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5F09" w14:textId="5CEDF32D" w:rsidR="00C72D0C" w:rsidRPr="003C61AD" w:rsidRDefault="00316D87" w:rsidP="00C72D0C">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Kandidat</w:t>
      </w:r>
      <w:r w:rsidRPr="003C61AD">
        <w:rPr>
          <w:rFonts w:asciiTheme="minorHAnsi" w:hAnsiTheme="minorHAnsi" w:cstheme="minorHAnsi"/>
          <w:color w:val="000000"/>
          <w:sz w:val="22"/>
          <w:lang w:eastAsia="sl-SI"/>
        </w:rPr>
        <w:t xml:space="preserve"> </w:t>
      </w:r>
      <w:r w:rsidR="00C72D0C" w:rsidRPr="003C61AD">
        <w:rPr>
          <w:rFonts w:asciiTheme="minorHAnsi" w:hAnsiTheme="minorHAnsi" w:cstheme="minorHAnsi"/>
          <w:color w:val="000000"/>
          <w:sz w:val="22"/>
          <w:lang w:eastAsia="sl-SI"/>
        </w:rPr>
        <w:t xml:space="preserve">predloži obrazec v 1. fazi v zahtevan informacijski sistem </w:t>
      </w:r>
    </w:p>
    <w:p w14:paraId="66B042A1" w14:textId="77777777" w:rsidR="0009104E" w:rsidRPr="003C61AD" w:rsidRDefault="0009104E" w:rsidP="0009104E">
      <w:pPr>
        <w:autoSpaceDE w:val="0"/>
        <w:autoSpaceDN w:val="0"/>
        <w:adjustRightInd w:val="0"/>
        <w:spacing w:line="240" w:lineRule="auto"/>
        <w:rPr>
          <w:rFonts w:asciiTheme="minorHAnsi" w:hAnsiTheme="minorHAnsi" w:cstheme="minorHAnsi"/>
          <w:b/>
          <w:bCs/>
          <w:color w:val="000000"/>
          <w:sz w:val="22"/>
          <w:lang w:eastAsia="sl-SI"/>
        </w:rPr>
      </w:pPr>
    </w:p>
    <w:p w14:paraId="2D95D521" w14:textId="19DA4C5D" w:rsidR="00C72D0C" w:rsidRPr="003C61AD" w:rsidRDefault="00C72D0C" w:rsidP="0009104E">
      <w:pPr>
        <w:autoSpaceDE w:val="0"/>
        <w:autoSpaceDN w:val="0"/>
        <w:adjustRightInd w:val="0"/>
        <w:spacing w:line="240" w:lineRule="auto"/>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Obrazec št. 1</w:t>
      </w:r>
    </w:p>
    <w:p w14:paraId="15981DAC" w14:textId="77777777" w:rsidR="001B60F2" w:rsidRPr="003C61AD" w:rsidRDefault="001B60F2" w:rsidP="00C72D0C">
      <w:pPr>
        <w:autoSpaceDE w:val="0"/>
        <w:autoSpaceDN w:val="0"/>
        <w:adjustRightInd w:val="0"/>
        <w:spacing w:line="240" w:lineRule="auto"/>
        <w:jc w:val="center"/>
        <w:rPr>
          <w:rFonts w:asciiTheme="minorHAnsi" w:hAnsiTheme="minorHAnsi" w:cstheme="minorHAnsi"/>
          <w:b/>
          <w:bCs/>
          <w:color w:val="000000"/>
          <w:sz w:val="22"/>
          <w:lang w:eastAsia="sl-SI"/>
        </w:rPr>
      </w:pPr>
    </w:p>
    <w:p w14:paraId="681E2C4D" w14:textId="09E44783" w:rsidR="00C72D0C" w:rsidRPr="003C61AD" w:rsidRDefault="00C72D0C" w:rsidP="00C72D0C">
      <w:pPr>
        <w:autoSpaceDE w:val="0"/>
        <w:autoSpaceDN w:val="0"/>
        <w:adjustRightInd w:val="0"/>
        <w:spacing w:line="240" w:lineRule="auto"/>
        <w:jc w:val="center"/>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PRIJAVA</w:t>
      </w:r>
    </w:p>
    <w:p w14:paraId="1EEA891E" w14:textId="77777777"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p>
    <w:p w14:paraId="2FB7D47F" w14:textId="77777777"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p>
    <w:p w14:paraId="68967397" w14:textId="35264D73" w:rsidR="00C72D0C" w:rsidRPr="003C61AD" w:rsidRDefault="00C72D0C" w:rsidP="00B20617">
      <w:pPr>
        <w:autoSpaceDE w:val="0"/>
        <w:autoSpaceDN w:val="0"/>
        <w:adjustRightInd w:val="0"/>
        <w:spacing w:line="240" w:lineRule="auto"/>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Na osnovi javnega </w:t>
      </w:r>
      <w:r w:rsidR="00613232">
        <w:rPr>
          <w:rFonts w:asciiTheme="minorHAnsi" w:hAnsiTheme="minorHAnsi" w:cstheme="minorHAnsi"/>
          <w:color w:val="000000"/>
          <w:sz w:val="22"/>
          <w:lang w:eastAsia="sl-SI"/>
        </w:rPr>
        <w:t>naročila</w:t>
      </w:r>
      <w:r w:rsidRPr="003C61AD">
        <w:rPr>
          <w:rFonts w:asciiTheme="minorHAnsi" w:hAnsiTheme="minorHAnsi" w:cstheme="minorHAnsi"/>
          <w:color w:val="000000"/>
          <w:sz w:val="22"/>
          <w:lang w:eastAsia="sl-SI"/>
        </w:rPr>
        <w:t xml:space="preserve"> »</w:t>
      </w:r>
      <w:r w:rsidR="002767B6" w:rsidRPr="002767B6">
        <w:rPr>
          <w:rFonts w:asciiTheme="minorHAnsi" w:hAnsiTheme="minorHAnsi" w:cstheme="minorHAnsi"/>
          <w:b/>
          <w:bCs/>
          <w:color w:val="000000"/>
          <w:sz w:val="22"/>
          <w:lang w:eastAsia="sl-SI"/>
        </w:rPr>
        <w:t>Izvajanje montažnih del na jekleno predalčnih stebrih</w:t>
      </w:r>
      <w:r w:rsidR="00C907A2" w:rsidRPr="00C907A2">
        <w:rPr>
          <w:rFonts w:asciiTheme="minorHAnsi" w:hAnsiTheme="minorHAnsi" w:cstheme="minorHAnsi"/>
          <w:b/>
          <w:bCs/>
          <w:color w:val="000000"/>
          <w:sz w:val="22"/>
          <w:lang w:eastAsia="sl-SI"/>
        </w:rPr>
        <w:t xml:space="preserve">, št. </w:t>
      </w:r>
      <w:r w:rsidR="00CE1C4C">
        <w:rPr>
          <w:rFonts w:asciiTheme="minorHAnsi" w:hAnsiTheme="minorHAnsi" w:cstheme="minorHAnsi"/>
          <w:b/>
          <w:bCs/>
          <w:color w:val="000000"/>
          <w:sz w:val="22"/>
          <w:lang w:eastAsia="sl-SI"/>
        </w:rPr>
        <w:br/>
      </w:r>
      <w:r w:rsidR="00613232">
        <w:rPr>
          <w:rFonts w:asciiTheme="minorHAnsi" w:hAnsiTheme="minorHAnsi" w:cstheme="minorHAnsi"/>
          <w:b/>
          <w:bCs/>
          <w:color w:val="000000"/>
          <w:sz w:val="22"/>
          <w:lang w:eastAsia="sl-SI"/>
        </w:rPr>
        <w:t>D</w:t>
      </w:r>
      <w:r w:rsidR="00C907A2" w:rsidRPr="00C907A2">
        <w:rPr>
          <w:rFonts w:asciiTheme="minorHAnsi" w:hAnsiTheme="minorHAnsi" w:cstheme="minorHAnsi"/>
          <w:b/>
          <w:bCs/>
          <w:color w:val="000000"/>
          <w:sz w:val="22"/>
          <w:lang w:eastAsia="sl-SI"/>
        </w:rPr>
        <w:t>N</w:t>
      </w:r>
      <w:r w:rsidR="00613232">
        <w:rPr>
          <w:rFonts w:asciiTheme="minorHAnsi" w:hAnsiTheme="minorHAnsi" w:cstheme="minorHAnsi"/>
          <w:b/>
          <w:bCs/>
          <w:color w:val="000000"/>
          <w:sz w:val="22"/>
          <w:lang w:eastAsia="sl-SI"/>
        </w:rPr>
        <w:t>S</w:t>
      </w:r>
      <w:r w:rsidR="00C907A2" w:rsidRPr="00C907A2">
        <w:rPr>
          <w:rFonts w:asciiTheme="minorHAnsi" w:hAnsiTheme="minorHAnsi" w:cstheme="minorHAnsi"/>
          <w:b/>
          <w:bCs/>
          <w:color w:val="000000"/>
          <w:sz w:val="22"/>
          <w:lang w:eastAsia="sl-SI"/>
        </w:rPr>
        <w:t>2</w:t>
      </w:r>
      <w:r w:rsidR="00CB391A">
        <w:rPr>
          <w:rFonts w:asciiTheme="minorHAnsi" w:hAnsiTheme="minorHAnsi" w:cstheme="minorHAnsi"/>
          <w:b/>
          <w:bCs/>
          <w:color w:val="000000"/>
          <w:sz w:val="22"/>
          <w:lang w:eastAsia="sl-SI"/>
        </w:rPr>
        <w:t>6</w:t>
      </w:r>
      <w:r w:rsidR="00C907A2" w:rsidRPr="00C907A2">
        <w:rPr>
          <w:rFonts w:asciiTheme="minorHAnsi" w:hAnsiTheme="minorHAnsi" w:cstheme="minorHAnsi"/>
          <w:b/>
          <w:bCs/>
          <w:color w:val="000000"/>
          <w:sz w:val="22"/>
          <w:lang w:eastAsia="sl-SI"/>
        </w:rPr>
        <w:t>-0</w:t>
      </w:r>
      <w:r w:rsidR="00331EE7">
        <w:rPr>
          <w:rFonts w:asciiTheme="minorHAnsi" w:hAnsiTheme="minorHAnsi" w:cstheme="minorHAnsi"/>
          <w:b/>
          <w:bCs/>
          <w:color w:val="000000"/>
          <w:sz w:val="22"/>
          <w:lang w:eastAsia="sl-SI"/>
        </w:rPr>
        <w:t>21</w:t>
      </w:r>
      <w:r w:rsidRPr="003C61AD">
        <w:rPr>
          <w:rFonts w:asciiTheme="minorHAnsi" w:hAnsiTheme="minorHAnsi" w:cstheme="minorHAnsi"/>
          <w:color w:val="000000"/>
          <w:sz w:val="22"/>
          <w:lang w:eastAsia="sl-SI"/>
        </w:rPr>
        <w:t xml:space="preserve">« po omejenem postopku z vzpostavitvijo DNS, dajemo </w:t>
      </w:r>
      <w:r w:rsidR="0057475D">
        <w:rPr>
          <w:rFonts w:asciiTheme="minorHAnsi" w:hAnsiTheme="minorHAnsi" w:cstheme="minorHAnsi"/>
          <w:color w:val="000000"/>
          <w:sz w:val="22"/>
          <w:lang w:eastAsia="sl-SI"/>
        </w:rPr>
        <w:t>prijavo</w:t>
      </w:r>
      <w:r w:rsidRPr="003C61AD">
        <w:rPr>
          <w:rFonts w:asciiTheme="minorHAnsi" w:hAnsiTheme="minorHAnsi" w:cstheme="minorHAnsi"/>
          <w:color w:val="000000"/>
          <w:sz w:val="22"/>
          <w:lang w:eastAsia="sl-SI"/>
        </w:rPr>
        <w:t xml:space="preserve">, kot sledi: </w:t>
      </w:r>
    </w:p>
    <w:p w14:paraId="5F20DA26"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p w14:paraId="7950D599"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bl>
      <w:tblPr>
        <w:tblW w:w="946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2"/>
        <w:gridCol w:w="5332"/>
      </w:tblGrid>
      <w:tr w:rsidR="001B60F2" w:rsidRPr="003C61AD" w14:paraId="3B8630CC" w14:textId="1D85644F" w:rsidTr="00542CC6">
        <w:trPr>
          <w:trHeight w:val="93"/>
        </w:trPr>
        <w:tc>
          <w:tcPr>
            <w:tcW w:w="4132" w:type="dxa"/>
          </w:tcPr>
          <w:p w14:paraId="1C6D0540" w14:textId="1AC920C2" w:rsidR="008728BF" w:rsidRPr="003C61AD" w:rsidRDefault="001B60F2" w:rsidP="00C72D0C">
            <w:pPr>
              <w:autoSpaceDE w:val="0"/>
              <w:autoSpaceDN w:val="0"/>
              <w:adjustRightInd w:val="0"/>
              <w:spacing w:line="240" w:lineRule="auto"/>
              <w:jc w:val="left"/>
              <w:rPr>
                <w:rFonts w:asciiTheme="minorHAnsi" w:hAnsiTheme="minorHAnsi" w:cstheme="minorHAnsi"/>
                <w:b/>
                <w:bCs/>
                <w:color w:val="000000"/>
                <w:sz w:val="22"/>
                <w:lang w:eastAsia="sl-SI"/>
              </w:rPr>
            </w:pPr>
            <w:r w:rsidRPr="003C61AD">
              <w:rPr>
                <w:rFonts w:asciiTheme="minorHAnsi" w:hAnsiTheme="minorHAnsi" w:cstheme="minorHAnsi"/>
                <w:b/>
                <w:bCs/>
                <w:color w:val="000000"/>
                <w:sz w:val="22"/>
                <w:lang w:eastAsia="sl-SI"/>
              </w:rPr>
              <w:t xml:space="preserve">PODATKI O </w:t>
            </w:r>
            <w:r w:rsidR="00A91634">
              <w:rPr>
                <w:rFonts w:asciiTheme="minorHAnsi" w:hAnsiTheme="minorHAnsi" w:cstheme="minorHAnsi"/>
                <w:b/>
                <w:bCs/>
                <w:color w:val="000000"/>
                <w:sz w:val="22"/>
                <w:lang w:eastAsia="sl-SI"/>
              </w:rPr>
              <w:t>K</w:t>
            </w:r>
            <w:r w:rsidR="00314473">
              <w:rPr>
                <w:rFonts w:asciiTheme="minorHAnsi" w:hAnsiTheme="minorHAnsi" w:cstheme="minorHAnsi"/>
                <w:b/>
                <w:bCs/>
                <w:color w:val="000000"/>
                <w:sz w:val="22"/>
                <w:lang w:eastAsia="sl-SI"/>
              </w:rPr>
              <w:t>ANDIDATU</w:t>
            </w:r>
            <w:r w:rsidRPr="003C61AD">
              <w:rPr>
                <w:rFonts w:asciiTheme="minorHAnsi" w:hAnsiTheme="minorHAnsi" w:cstheme="minorHAnsi"/>
                <w:b/>
                <w:bCs/>
                <w:color w:val="000000"/>
                <w:sz w:val="22"/>
                <w:lang w:eastAsia="sl-SI"/>
              </w:rPr>
              <w:t xml:space="preserve"> </w:t>
            </w:r>
          </w:p>
          <w:p w14:paraId="4B22B942" w14:textId="77777777" w:rsidR="008728BF" w:rsidRPr="003C61AD" w:rsidRDefault="008728BF" w:rsidP="00C72D0C">
            <w:pPr>
              <w:autoSpaceDE w:val="0"/>
              <w:autoSpaceDN w:val="0"/>
              <w:adjustRightInd w:val="0"/>
              <w:spacing w:line="240" w:lineRule="auto"/>
              <w:jc w:val="left"/>
              <w:rPr>
                <w:rFonts w:asciiTheme="minorHAnsi" w:hAnsiTheme="minorHAnsi" w:cstheme="minorHAnsi"/>
                <w:b/>
                <w:bCs/>
                <w:color w:val="000000"/>
                <w:sz w:val="22"/>
                <w:lang w:eastAsia="sl-SI"/>
              </w:rPr>
            </w:pPr>
          </w:p>
          <w:p w14:paraId="0CB18287" w14:textId="0669CD58"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POLNI NAZIV IN FIRMA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p w14:paraId="7B1A5044" w14:textId="0B2B06D3"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tc>
        <w:tc>
          <w:tcPr>
            <w:tcW w:w="5332" w:type="dxa"/>
          </w:tcPr>
          <w:p w14:paraId="2165ED8A" w14:textId="77777777" w:rsidR="001B60F2" w:rsidRPr="003C61AD" w:rsidRDefault="001B60F2" w:rsidP="00C72D0C">
            <w:pPr>
              <w:autoSpaceDE w:val="0"/>
              <w:autoSpaceDN w:val="0"/>
              <w:adjustRightInd w:val="0"/>
              <w:spacing w:line="240" w:lineRule="auto"/>
              <w:jc w:val="left"/>
              <w:rPr>
                <w:rFonts w:asciiTheme="minorHAnsi" w:hAnsiTheme="minorHAnsi" w:cstheme="minorHAnsi"/>
                <w:b/>
                <w:bCs/>
                <w:color w:val="000000"/>
                <w:sz w:val="22"/>
                <w:lang w:eastAsia="sl-SI"/>
              </w:rPr>
            </w:pPr>
          </w:p>
        </w:tc>
      </w:tr>
      <w:tr w:rsidR="001B60F2" w:rsidRPr="003C61AD" w14:paraId="081DDC8B" w14:textId="71F0F40B" w:rsidTr="00542CC6">
        <w:trPr>
          <w:trHeight w:val="93"/>
        </w:trPr>
        <w:tc>
          <w:tcPr>
            <w:tcW w:w="4132" w:type="dxa"/>
          </w:tcPr>
          <w:p w14:paraId="5F36C049"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260AD1C3" w14:textId="05752A1B"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NASLOV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tc>
        <w:tc>
          <w:tcPr>
            <w:tcW w:w="5332" w:type="dxa"/>
          </w:tcPr>
          <w:p w14:paraId="43CF4315"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7CF7C3C4" w14:textId="6DE8C355" w:rsidTr="00542CC6">
        <w:trPr>
          <w:trHeight w:val="93"/>
        </w:trPr>
        <w:tc>
          <w:tcPr>
            <w:tcW w:w="4132" w:type="dxa"/>
          </w:tcPr>
          <w:p w14:paraId="68861C72"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7CA26489" w14:textId="527B8ABB"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KONTAKTNA OSEBA: </w:t>
            </w:r>
          </w:p>
        </w:tc>
        <w:tc>
          <w:tcPr>
            <w:tcW w:w="5332" w:type="dxa"/>
          </w:tcPr>
          <w:p w14:paraId="159A86C9"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4AC67DC5" w14:textId="3CEB20F7" w:rsidTr="00542CC6">
        <w:trPr>
          <w:trHeight w:val="225"/>
        </w:trPr>
        <w:tc>
          <w:tcPr>
            <w:tcW w:w="4132" w:type="dxa"/>
          </w:tcPr>
          <w:p w14:paraId="61006069"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481E3AE7" w14:textId="7BFE2C8F"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ELEKTRONSKI NASLOV KONTAKTNE OSEBE: </w:t>
            </w:r>
          </w:p>
        </w:tc>
        <w:tc>
          <w:tcPr>
            <w:tcW w:w="5332" w:type="dxa"/>
          </w:tcPr>
          <w:p w14:paraId="235C7AF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4526C1B0" w14:textId="2CFCC85B" w:rsidTr="00542CC6">
        <w:trPr>
          <w:trHeight w:val="93"/>
        </w:trPr>
        <w:tc>
          <w:tcPr>
            <w:tcW w:w="4132" w:type="dxa"/>
          </w:tcPr>
          <w:p w14:paraId="43E0CA94"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3BD3BDD7" w14:textId="667F7CBA"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TELEFON: </w:t>
            </w:r>
          </w:p>
        </w:tc>
        <w:tc>
          <w:tcPr>
            <w:tcW w:w="5332" w:type="dxa"/>
          </w:tcPr>
          <w:p w14:paraId="789F1EFA"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3291390B" w14:textId="3324C3F2" w:rsidTr="00542CC6">
        <w:trPr>
          <w:trHeight w:val="225"/>
        </w:trPr>
        <w:tc>
          <w:tcPr>
            <w:tcW w:w="4132" w:type="dxa"/>
          </w:tcPr>
          <w:p w14:paraId="225F9BC6"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7AE15BF1" w14:textId="3577D05F"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ID (DAVČNA) ŠTEVILKA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tc>
        <w:tc>
          <w:tcPr>
            <w:tcW w:w="5332" w:type="dxa"/>
          </w:tcPr>
          <w:p w14:paraId="247DEC37"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05F8E35A" w14:textId="42F11441" w:rsidTr="00542CC6">
        <w:trPr>
          <w:trHeight w:val="93"/>
        </w:trPr>
        <w:tc>
          <w:tcPr>
            <w:tcW w:w="4132" w:type="dxa"/>
          </w:tcPr>
          <w:p w14:paraId="7D3CC4E1"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084624A8" w14:textId="7BCDE239"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MATIČNA ŠTEVILKA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tc>
        <w:tc>
          <w:tcPr>
            <w:tcW w:w="5332" w:type="dxa"/>
          </w:tcPr>
          <w:p w14:paraId="35A2DF3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24D1C7FC" w14:textId="1351CF02" w:rsidTr="00542CC6">
        <w:trPr>
          <w:trHeight w:val="93"/>
        </w:trPr>
        <w:tc>
          <w:tcPr>
            <w:tcW w:w="4132" w:type="dxa"/>
          </w:tcPr>
          <w:p w14:paraId="55506A3B"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3836AE84" w14:textId="1F59DBC2"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ŠT. TRANSAKCIJSKEGA RAČUNA: </w:t>
            </w:r>
          </w:p>
        </w:tc>
        <w:tc>
          <w:tcPr>
            <w:tcW w:w="5332" w:type="dxa"/>
          </w:tcPr>
          <w:p w14:paraId="447F34DA"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3E539355" w14:textId="7914C013" w:rsidTr="00542CC6">
        <w:trPr>
          <w:trHeight w:val="226"/>
        </w:trPr>
        <w:tc>
          <w:tcPr>
            <w:tcW w:w="4132" w:type="dxa"/>
          </w:tcPr>
          <w:p w14:paraId="1CC8DD67"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1EF1D3B5" w14:textId="09084196"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ODGOVORNA OSEBA ZA PODPIS POGODBE: </w:t>
            </w:r>
          </w:p>
        </w:tc>
        <w:tc>
          <w:tcPr>
            <w:tcW w:w="5332" w:type="dxa"/>
          </w:tcPr>
          <w:p w14:paraId="2C198A45"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0DC6A593" w14:textId="08CBB2E0" w:rsidTr="00542CC6">
        <w:trPr>
          <w:trHeight w:val="93"/>
        </w:trPr>
        <w:tc>
          <w:tcPr>
            <w:tcW w:w="4132" w:type="dxa"/>
          </w:tcPr>
          <w:p w14:paraId="6C06C2B1"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2747EFC8" w14:textId="1B44D568"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ZAKONITI ZASTOPNIKI </w:t>
            </w:r>
            <w:r w:rsidR="00314473">
              <w:rPr>
                <w:rFonts w:asciiTheme="minorHAnsi" w:hAnsiTheme="minorHAnsi" w:cstheme="minorHAnsi"/>
                <w:color w:val="000000"/>
                <w:sz w:val="22"/>
                <w:lang w:eastAsia="sl-SI"/>
              </w:rPr>
              <w:t>KANDIDATA</w:t>
            </w:r>
            <w:r w:rsidR="0096216A" w:rsidRPr="003C61AD">
              <w:rPr>
                <w:rFonts w:asciiTheme="minorHAnsi" w:hAnsiTheme="minorHAnsi" w:cstheme="minorHAnsi"/>
                <w:color w:val="000000"/>
                <w:sz w:val="22"/>
                <w:lang w:eastAsia="sl-SI"/>
              </w:rPr>
              <w:t>:</w:t>
            </w:r>
          </w:p>
        </w:tc>
        <w:tc>
          <w:tcPr>
            <w:tcW w:w="5332" w:type="dxa"/>
          </w:tcPr>
          <w:p w14:paraId="0999E7E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bl>
    <w:p w14:paraId="0615C68B" w14:textId="77777777" w:rsidR="00C72D0C" w:rsidRPr="003C61AD" w:rsidRDefault="00C72D0C" w:rsidP="00140271">
      <w:pPr>
        <w:rPr>
          <w:rFonts w:asciiTheme="minorHAnsi" w:hAnsiTheme="minorHAnsi" w:cstheme="minorHAnsi"/>
          <w:sz w:val="22"/>
        </w:rPr>
      </w:pPr>
    </w:p>
    <w:p w14:paraId="28A2E80D" w14:textId="77777777" w:rsidR="00777953" w:rsidRDefault="00777953" w:rsidP="00140271">
      <w:pPr>
        <w:rPr>
          <w:rFonts w:ascii="Calibri" w:hAnsi="Calibri"/>
          <w:sz w:val="22"/>
        </w:rPr>
      </w:pPr>
    </w:p>
    <w:p w14:paraId="644BA8E4" w14:textId="77777777" w:rsidR="00777953" w:rsidRDefault="00777953" w:rsidP="00140271">
      <w:pPr>
        <w:rPr>
          <w:rFonts w:ascii="Calibri" w:hAnsi="Calibri"/>
          <w:sz w:val="22"/>
        </w:rPr>
      </w:pPr>
    </w:p>
    <w:tbl>
      <w:tblPr>
        <w:tblW w:w="0" w:type="auto"/>
        <w:tblInd w:w="2" w:type="dxa"/>
        <w:tblLayout w:type="fixed"/>
        <w:tblLook w:val="04A0" w:firstRow="1" w:lastRow="0" w:firstColumn="1" w:lastColumn="0" w:noHBand="0" w:noVBand="1"/>
      </w:tblPr>
      <w:tblGrid>
        <w:gridCol w:w="4361"/>
        <w:gridCol w:w="4361"/>
      </w:tblGrid>
      <w:tr w:rsidR="00542CC6" w:rsidRPr="00A34C1A" w14:paraId="57B6135A" w14:textId="77777777">
        <w:trPr>
          <w:cantSplit/>
        </w:trPr>
        <w:tc>
          <w:tcPr>
            <w:tcW w:w="4361" w:type="dxa"/>
            <w:hideMark/>
          </w:tcPr>
          <w:p w14:paraId="243DA822" w14:textId="77777777" w:rsidR="00542CC6" w:rsidRPr="00184DA9" w:rsidRDefault="00542CC6">
            <w:pPr>
              <w:rPr>
                <w:rFonts w:ascii="Calibri" w:hAnsi="Calibri" w:cs="Arial"/>
                <w:sz w:val="22"/>
                <w:szCs w:val="21"/>
              </w:rPr>
            </w:pPr>
            <w:r w:rsidRPr="00184DA9">
              <w:rPr>
                <w:rFonts w:ascii="Calibri" w:hAnsi="Calibri" w:cs="Arial"/>
                <w:sz w:val="22"/>
                <w:szCs w:val="21"/>
              </w:rPr>
              <w:t>Kraj in datum:</w:t>
            </w:r>
          </w:p>
        </w:tc>
        <w:tc>
          <w:tcPr>
            <w:tcW w:w="4361" w:type="dxa"/>
          </w:tcPr>
          <w:p w14:paraId="6C67D33A" w14:textId="41BD63A5" w:rsidR="00542CC6" w:rsidRPr="00184DA9" w:rsidRDefault="00A91634">
            <w:pPr>
              <w:rPr>
                <w:rFonts w:ascii="Calibri" w:hAnsi="Calibri" w:cs="Arial"/>
                <w:sz w:val="22"/>
                <w:szCs w:val="21"/>
              </w:rPr>
            </w:pPr>
            <w:r>
              <w:rPr>
                <w:rFonts w:ascii="Calibri" w:hAnsi="Calibri" w:cs="Arial"/>
                <w:sz w:val="22"/>
                <w:szCs w:val="21"/>
              </w:rPr>
              <w:t>Kandidat</w:t>
            </w:r>
            <w:r w:rsidR="00542CC6" w:rsidRPr="00184DA9">
              <w:rPr>
                <w:rFonts w:ascii="Calibri" w:hAnsi="Calibri" w:cs="Arial"/>
                <w:sz w:val="22"/>
                <w:szCs w:val="21"/>
              </w:rPr>
              <w:t>:</w:t>
            </w:r>
          </w:p>
          <w:p w14:paraId="661F3EB8" w14:textId="77777777" w:rsidR="00542CC6" w:rsidRPr="00184DA9" w:rsidRDefault="00542CC6">
            <w:pPr>
              <w:rPr>
                <w:rFonts w:ascii="Calibri" w:hAnsi="Calibri" w:cs="Arial"/>
                <w:sz w:val="22"/>
                <w:szCs w:val="21"/>
              </w:rPr>
            </w:pPr>
            <w:r w:rsidRPr="00184DA9">
              <w:rPr>
                <w:rFonts w:ascii="Calibri" w:hAnsi="Calibri" w:cs="Arial"/>
                <w:sz w:val="22"/>
                <w:szCs w:val="21"/>
              </w:rPr>
              <w:t>Podpis:</w:t>
            </w:r>
          </w:p>
        </w:tc>
      </w:tr>
    </w:tbl>
    <w:p w14:paraId="6C1041F3" w14:textId="77777777" w:rsidR="00777953" w:rsidRDefault="00777953" w:rsidP="00140271">
      <w:pPr>
        <w:rPr>
          <w:rFonts w:ascii="Calibri" w:hAnsi="Calibri"/>
          <w:sz w:val="22"/>
        </w:rPr>
      </w:pPr>
    </w:p>
    <w:p w14:paraId="271947AE" w14:textId="77777777" w:rsidR="00777953" w:rsidRDefault="00777953" w:rsidP="00140271">
      <w:pPr>
        <w:rPr>
          <w:rFonts w:ascii="Calibri" w:hAnsi="Calibri"/>
          <w:sz w:val="22"/>
        </w:rPr>
      </w:pPr>
    </w:p>
    <w:p w14:paraId="11D8DC9A" w14:textId="77777777" w:rsidR="00777953" w:rsidRDefault="00777953" w:rsidP="00140271">
      <w:pPr>
        <w:rPr>
          <w:rFonts w:ascii="Calibri" w:hAnsi="Calibri"/>
          <w:sz w:val="22"/>
        </w:rPr>
      </w:pPr>
    </w:p>
    <w:p w14:paraId="06D2F95E" w14:textId="77777777" w:rsidR="00777953" w:rsidRDefault="00777953" w:rsidP="00140271">
      <w:pPr>
        <w:rPr>
          <w:rFonts w:ascii="Calibri" w:hAnsi="Calibri"/>
          <w:sz w:val="22"/>
        </w:rPr>
      </w:pPr>
    </w:p>
    <w:p w14:paraId="5501D156" w14:textId="77777777" w:rsidR="00777953" w:rsidRDefault="00777953" w:rsidP="00140271">
      <w:pPr>
        <w:rPr>
          <w:rFonts w:ascii="Calibri" w:hAnsi="Calibri"/>
          <w:sz w:val="22"/>
        </w:rPr>
      </w:pPr>
    </w:p>
    <w:p w14:paraId="39961126" w14:textId="77777777" w:rsidR="00653AF9" w:rsidRDefault="00653AF9" w:rsidP="00140271">
      <w:pPr>
        <w:rPr>
          <w:rFonts w:ascii="Calibri" w:hAnsi="Calibri"/>
          <w:sz w:val="22"/>
        </w:rPr>
      </w:pPr>
    </w:p>
    <w:p w14:paraId="1EAC4C57" w14:textId="77777777" w:rsidR="00653AF9" w:rsidRDefault="00653AF9" w:rsidP="00140271">
      <w:pPr>
        <w:rPr>
          <w:rFonts w:ascii="Calibri" w:hAnsi="Calibri"/>
          <w:sz w:val="22"/>
        </w:rPr>
      </w:pPr>
    </w:p>
    <w:p w14:paraId="2F55FAE3" w14:textId="77777777" w:rsidR="00653AF9" w:rsidRDefault="00653AF9" w:rsidP="00140271">
      <w:pPr>
        <w:rPr>
          <w:rFonts w:ascii="Calibri" w:hAnsi="Calibri"/>
          <w:sz w:val="22"/>
        </w:rPr>
      </w:pPr>
    </w:p>
    <w:p w14:paraId="10ABD2D6" w14:textId="77777777" w:rsidR="00A8056F" w:rsidRDefault="00A8056F" w:rsidP="00140271">
      <w:pPr>
        <w:rPr>
          <w:rFonts w:ascii="Calibri" w:hAnsi="Calibri"/>
          <w:sz w:val="22"/>
        </w:rPr>
      </w:pPr>
    </w:p>
    <w:p w14:paraId="414EA913" w14:textId="77777777" w:rsidR="00A8056F" w:rsidRDefault="00A8056F" w:rsidP="00140271">
      <w:pPr>
        <w:rPr>
          <w:rFonts w:ascii="Calibri" w:hAnsi="Calibri"/>
          <w:sz w:val="22"/>
        </w:rPr>
      </w:pPr>
    </w:p>
    <w:p w14:paraId="31AEA9C7" w14:textId="77777777" w:rsidR="00A8056F" w:rsidRDefault="00A8056F" w:rsidP="00140271">
      <w:pPr>
        <w:rPr>
          <w:rFonts w:ascii="Calibri" w:hAnsi="Calibri"/>
          <w:sz w:val="22"/>
        </w:rPr>
      </w:pPr>
    </w:p>
    <w:p w14:paraId="1160BE01" w14:textId="77777777" w:rsidR="00653AF9" w:rsidRDefault="00653AF9" w:rsidP="00140271">
      <w:pPr>
        <w:rPr>
          <w:rFonts w:ascii="Calibri" w:hAnsi="Calibri"/>
          <w:sz w:val="22"/>
        </w:rPr>
      </w:pPr>
    </w:p>
    <w:p w14:paraId="1732E713" w14:textId="7727F81D" w:rsidR="00777953" w:rsidRPr="003C61AD" w:rsidRDefault="00316D87" w:rsidP="00777953">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Pr="003C61AD">
        <w:rPr>
          <w:rFonts w:asciiTheme="minorHAnsi" w:hAnsiTheme="minorHAnsi" w:cstheme="minorHAnsi"/>
          <w:color w:val="000000"/>
          <w:sz w:val="22"/>
          <w:lang w:eastAsia="sl-SI"/>
        </w:rPr>
        <w:t xml:space="preserve"> </w:t>
      </w:r>
      <w:r w:rsidR="00777953" w:rsidRPr="003C61AD">
        <w:rPr>
          <w:rFonts w:asciiTheme="minorHAnsi" w:hAnsiTheme="minorHAnsi" w:cstheme="minorHAnsi"/>
          <w:color w:val="000000"/>
          <w:sz w:val="22"/>
          <w:lang w:eastAsia="sl-SI"/>
        </w:rPr>
        <w:t xml:space="preserve">predloži obrazec v 1. fazi v zahtevan informacijski sistem </w:t>
      </w:r>
    </w:p>
    <w:p w14:paraId="001D8589"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16D780BF" w14:textId="2462DF4E" w:rsidR="00777953" w:rsidRPr="003C61AD"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 xml:space="preserve">Obrazec št. 2 </w:t>
      </w:r>
    </w:p>
    <w:p w14:paraId="03C76D5D" w14:textId="77777777" w:rsidR="00777953"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5C1C3CDA" w14:textId="77777777" w:rsidR="00F476F6" w:rsidRDefault="00F476F6"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2C56663A" w14:textId="77777777" w:rsidR="00F476F6" w:rsidRPr="003C61AD" w:rsidRDefault="00F476F6"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6472E5BE" w14:textId="7032C44C" w:rsidR="00777953" w:rsidRPr="003C61AD" w:rsidRDefault="00777953" w:rsidP="00F476F6">
      <w:pPr>
        <w:autoSpaceDE w:val="0"/>
        <w:autoSpaceDN w:val="0"/>
        <w:adjustRightInd w:val="0"/>
        <w:spacing w:line="240" w:lineRule="auto"/>
        <w:jc w:val="center"/>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IZJAV</w:t>
      </w:r>
      <w:r w:rsidR="00F476F6">
        <w:rPr>
          <w:rFonts w:asciiTheme="minorHAnsi" w:hAnsiTheme="minorHAnsi" w:cstheme="minorHAnsi"/>
          <w:b/>
          <w:bCs/>
          <w:color w:val="000000"/>
          <w:sz w:val="22"/>
          <w:lang w:eastAsia="sl-SI"/>
        </w:rPr>
        <w:t>A</w:t>
      </w:r>
      <w:r w:rsidRPr="003C61AD">
        <w:rPr>
          <w:rFonts w:asciiTheme="minorHAnsi" w:hAnsiTheme="minorHAnsi" w:cstheme="minorHAnsi"/>
          <w:b/>
          <w:bCs/>
          <w:color w:val="000000"/>
          <w:sz w:val="22"/>
          <w:lang w:eastAsia="sl-SI"/>
        </w:rPr>
        <w:t xml:space="preserve"> O SPREJEMU IN IZPOLNJEVANJU POGOJEV IZ DOKUMENTACIJE </w:t>
      </w:r>
      <w:r w:rsidR="00656478">
        <w:rPr>
          <w:rFonts w:asciiTheme="minorHAnsi" w:hAnsiTheme="minorHAnsi" w:cstheme="minorHAnsi"/>
          <w:b/>
          <w:bCs/>
          <w:color w:val="000000"/>
          <w:sz w:val="22"/>
          <w:lang w:eastAsia="sl-SI"/>
        </w:rPr>
        <w:t>JN</w:t>
      </w:r>
    </w:p>
    <w:p w14:paraId="6E7366FB"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0459CADB"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26E4995E" w14:textId="337CB5C7"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 xml:space="preserve">Naziv </w:t>
      </w:r>
      <w:r w:rsidR="00737C6C">
        <w:rPr>
          <w:rFonts w:asciiTheme="minorHAnsi" w:hAnsiTheme="minorHAnsi" w:cstheme="minorHAnsi"/>
          <w:color w:val="000000"/>
          <w:sz w:val="22"/>
          <w:lang w:eastAsia="sl-SI"/>
        </w:rPr>
        <w:t>kandidata</w:t>
      </w:r>
      <w:r w:rsidR="00184DA9" w:rsidRPr="00197BC8">
        <w:rPr>
          <w:rFonts w:asciiTheme="minorHAnsi" w:hAnsiTheme="minorHAnsi" w:cstheme="minorHAnsi"/>
          <w:color w:val="000000"/>
          <w:sz w:val="22"/>
          <w:lang w:eastAsia="sl-SI"/>
        </w:rPr>
        <w:t xml:space="preserve"> </w:t>
      </w:r>
      <w:r w:rsidRPr="00197BC8">
        <w:rPr>
          <w:rFonts w:asciiTheme="minorHAnsi" w:hAnsiTheme="minorHAnsi" w:cstheme="minorHAnsi"/>
          <w:color w:val="000000"/>
          <w:sz w:val="22"/>
          <w:lang w:eastAsia="sl-SI"/>
        </w:rPr>
        <w:t xml:space="preserve">___________________________________________________________________ </w:t>
      </w:r>
    </w:p>
    <w:p w14:paraId="3D546A77"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2ADC81D8" w14:textId="5CCC2EAB"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Ulica __________</w:t>
      </w:r>
      <w:r w:rsidR="00184DA9" w:rsidRPr="00197BC8">
        <w:rPr>
          <w:rFonts w:asciiTheme="minorHAnsi" w:hAnsiTheme="minorHAnsi" w:cstheme="minorHAnsi"/>
          <w:color w:val="000000"/>
          <w:sz w:val="22"/>
          <w:lang w:eastAsia="sl-SI"/>
        </w:rPr>
        <w:t>___</w:t>
      </w:r>
      <w:r w:rsidRPr="00197BC8">
        <w:rPr>
          <w:rFonts w:asciiTheme="minorHAnsi" w:hAnsiTheme="minorHAnsi" w:cstheme="minorHAnsi"/>
          <w:color w:val="000000"/>
          <w:sz w:val="22"/>
          <w:lang w:eastAsia="sl-SI"/>
        </w:rPr>
        <w:t>________________________________________________________________</w:t>
      </w:r>
    </w:p>
    <w:p w14:paraId="4EDA01B9"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686DF503" w14:textId="3A36C7C4"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Poštna štev. in kraj _</w:t>
      </w:r>
      <w:r w:rsidR="00184DA9" w:rsidRPr="00197BC8">
        <w:rPr>
          <w:rFonts w:asciiTheme="minorHAnsi" w:hAnsiTheme="minorHAnsi" w:cstheme="minorHAnsi"/>
          <w:color w:val="000000"/>
          <w:sz w:val="22"/>
          <w:lang w:eastAsia="sl-SI"/>
        </w:rPr>
        <w:t>___</w:t>
      </w:r>
      <w:r w:rsidRPr="00197BC8">
        <w:rPr>
          <w:rFonts w:asciiTheme="minorHAnsi" w:hAnsiTheme="minorHAnsi" w:cstheme="minorHAnsi"/>
          <w:color w:val="000000"/>
          <w:sz w:val="22"/>
          <w:lang w:eastAsia="sl-SI"/>
        </w:rPr>
        <w:t xml:space="preserve">_____________________________________________________________ </w:t>
      </w:r>
    </w:p>
    <w:p w14:paraId="4318D55F"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5D5D611C" w14:textId="1CFA0CFB"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Kontaktna oseba _______________________________</w:t>
      </w:r>
      <w:r w:rsidR="006A37B8" w:rsidRPr="00197BC8">
        <w:rPr>
          <w:rFonts w:asciiTheme="minorHAnsi" w:hAnsiTheme="minorHAnsi" w:cstheme="minorHAnsi"/>
          <w:color w:val="000000"/>
          <w:sz w:val="22"/>
          <w:lang w:eastAsia="sl-SI"/>
        </w:rPr>
        <w:t xml:space="preserve">, e-naslov </w:t>
      </w:r>
      <w:r w:rsidRPr="00197BC8">
        <w:rPr>
          <w:rFonts w:asciiTheme="minorHAnsi" w:hAnsiTheme="minorHAnsi" w:cstheme="minorHAnsi"/>
          <w:color w:val="000000"/>
          <w:sz w:val="22"/>
          <w:lang w:eastAsia="sl-SI"/>
        </w:rPr>
        <w:t>____________________________</w:t>
      </w:r>
    </w:p>
    <w:p w14:paraId="5713CE05" w14:textId="77777777" w:rsidR="00777953" w:rsidRPr="006A37B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p>
    <w:p w14:paraId="0069F495" w14:textId="77777777" w:rsidR="00777953" w:rsidRPr="006A37B8" w:rsidRDefault="00777953" w:rsidP="00140271">
      <w:pPr>
        <w:rPr>
          <w:rFonts w:asciiTheme="minorHAnsi" w:hAnsiTheme="minorHAnsi" w:cstheme="minorHAnsi"/>
          <w:sz w:val="22"/>
        </w:rPr>
      </w:pPr>
    </w:p>
    <w:p w14:paraId="73F74E85" w14:textId="77777777" w:rsidR="0009104E" w:rsidRPr="006A37B8" w:rsidRDefault="0009104E" w:rsidP="00140271">
      <w:pPr>
        <w:rPr>
          <w:rFonts w:asciiTheme="minorHAnsi" w:hAnsiTheme="minorHAnsi" w:cstheme="minorHAnsi"/>
          <w:sz w:val="22"/>
        </w:rPr>
      </w:pPr>
    </w:p>
    <w:p w14:paraId="3658A5AA" w14:textId="3907508C" w:rsidR="00277A94" w:rsidRPr="006A37B8" w:rsidRDefault="00932D6F" w:rsidP="00ED7A06">
      <w:pPr>
        <w:autoSpaceDE w:val="0"/>
        <w:autoSpaceDN w:val="0"/>
        <w:adjustRightInd w:val="0"/>
        <w:spacing w:line="240" w:lineRule="auto"/>
        <w:rPr>
          <w:rFonts w:asciiTheme="minorHAnsi" w:hAnsiTheme="minorHAnsi" w:cstheme="minorHAnsi"/>
          <w:b/>
          <w:bCs/>
          <w:color w:val="000000"/>
          <w:sz w:val="22"/>
          <w:lang w:eastAsia="sl-SI"/>
        </w:rPr>
      </w:pPr>
      <w:r w:rsidRPr="006A37B8">
        <w:rPr>
          <w:rFonts w:asciiTheme="minorHAnsi" w:hAnsiTheme="minorHAnsi" w:cstheme="minorHAnsi"/>
          <w:b/>
          <w:bCs/>
          <w:color w:val="000000"/>
          <w:sz w:val="22"/>
          <w:lang w:eastAsia="sl-SI"/>
        </w:rPr>
        <w:t xml:space="preserve">Izjavljamo: </w:t>
      </w:r>
    </w:p>
    <w:p w14:paraId="40D7BC23" w14:textId="77777777" w:rsidR="00277A94" w:rsidRPr="006A37B8" w:rsidRDefault="00277A94" w:rsidP="00ED7A06">
      <w:pPr>
        <w:autoSpaceDE w:val="0"/>
        <w:autoSpaceDN w:val="0"/>
        <w:adjustRightInd w:val="0"/>
        <w:spacing w:line="240" w:lineRule="auto"/>
        <w:rPr>
          <w:rFonts w:asciiTheme="minorHAnsi" w:hAnsiTheme="minorHAnsi" w:cstheme="minorHAnsi"/>
          <w:b/>
          <w:bCs/>
          <w:color w:val="000000"/>
          <w:sz w:val="22"/>
          <w:lang w:eastAsia="sl-SI"/>
        </w:rPr>
      </w:pPr>
    </w:p>
    <w:p w14:paraId="6E8227B9" w14:textId="0B782469" w:rsidR="00C06A00" w:rsidRPr="006A37B8" w:rsidRDefault="0009104E" w:rsidP="00316D87">
      <w:pPr>
        <w:pStyle w:val="Odstavekseznama"/>
        <w:numPr>
          <w:ilvl w:val="0"/>
          <w:numId w:val="7"/>
        </w:numPr>
        <w:autoSpaceDE w:val="0"/>
        <w:autoSpaceDN w:val="0"/>
        <w:adjustRightInd w:val="0"/>
        <w:spacing w:line="240" w:lineRule="auto"/>
        <w:rPr>
          <w:rFonts w:asciiTheme="minorHAnsi" w:hAnsiTheme="minorHAnsi" w:cstheme="minorHAnsi"/>
          <w:color w:val="000000"/>
          <w:sz w:val="22"/>
          <w:lang w:eastAsia="sl-SI"/>
        </w:rPr>
      </w:pPr>
      <w:r w:rsidRPr="006A37B8">
        <w:rPr>
          <w:rFonts w:asciiTheme="minorHAnsi" w:hAnsiTheme="minorHAnsi" w:cstheme="minorHAnsi"/>
          <w:color w:val="000000"/>
          <w:sz w:val="22"/>
          <w:lang w:eastAsia="sl-SI"/>
        </w:rPr>
        <w:t xml:space="preserve">da </w:t>
      </w:r>
      <w:r w:rsidR="005B28E0">
        <w:rPr>
          <w:rFonts w:asciiTheme="minorHAnsi" w:hAnsiTheme="minorHAnsi" w:cstheme="minorHAnsi"/>
          <w:color w:val="000000"/>
          <w:sz w:val="22"/>
          <w:lang w:eastAsia="sl-SI"/>
        </w:rPr>
        <w:t xml:space="preserve">v postopku javnega naročila </w:t>
      </w:r>
      <w:r w:rsidR="006F2FAC" w:rsidRPr="006F2FAC">
        <w:rPr>
          <w:rFonts w:asciiTheme="minorHAnsi" w:hAnsiTheme="minorHAnsi" w:cstheme="minorHAnsi"/>
          <w:color w:val="000000"/>
          <w:sz w:val="22"/>
          <w:lang w:eastAsia="sl-SI"/>
        </w:rPr>
        <w:t>Izvajanje montažnih del na jekleno predalčnih stebrih,</w:t>
      </w:r>
      <w:r w:rsidR="005B28E0">
        <w:rPr>
          <w:rFonts w:asciiTheme="minorHAnsi" w:hAnsiTheme="minorHAnsi" w:cstheme="minorHAnsi"/>
          <w:color w:val="000000"/>
          <w:sz w:val="22"/>
          <w:lang w:eastAsia="sl-SI"/>
        </w:rPr>
        <w:t xml:space="preserve"> št. </w:t>
      </w:r>
      <w:r w:rsidR="00197A70">
        <w:rPr>
          <w:rFonts w:asciiTheme="minorHAnsi" w:hAnsiTheme="minorHAnsi" w:cstheme="minorHAnsi"/>
          <w:color w:val="000000"/>
          <w:sz w:val="22"/>
          <w:lang w:eastAsia="sl-SI"/>
        </w:rPr>
        <w:t>DNS26-021</w:t>
      </w:r>
      <w:r w:rsidR="005B28E0">
        <w:rPr>
          <w:rFonts w:asciiTheme="minorHAnsi" w:hAnsiTheme="minorHAnsi" w:cstheme="minorHAnsi"/>
          <w:color w:val="000000"/>
          <w:sz w:val="22"/>
          <w:lang w:eastAsia="sl-SI"/>
        </w:rPr>
        <w:t>,</w:t>
      </w:r>
      <w:r w:rsidR="005B28E0" w:rsidRPr="005B28E0">
        <w:rPr>
          <w:rFonts w:asciiTheme="minorHAnsi" w:hAnsiTheme="minorHAnsi" w:cstheme="minorHAnsi"/>
          <w:color w:val="000000"/>
          <w:sz w:val="22"/>
          <w:lang w:eastAsia="sl-SI"/>
        </w:rPr>
        <w:t xml:space="preserve"> </w:t>
      </w:r>
      <w:r w:rsidR="00C06A00" w:rsidRPr="006A37B8">
        <w:rPr>
          <w:rFonts w:asciiTheme="minorHAnsi" w:hAnsiTheme="minorHAnsi" w:cstheme="minorHAnsi"/>
          <w:color w:val="000000"/>
          <w:sz w:val="22"/>
          <w:lang w:eastAsia="sl-SI"/>
        </w:rPr>
        <w:t xml:space="preserve">sprejemamo vse pogoje in zahteve naročnika, določene v Navodilih </w:t>
      </w:r>
      <w:r w:rsidR="009668B1" w:rsidRPr="006A37B8">
        <w:rPr>
          <w:rFonts w:asciiTheme="minorHAnsi" w:hAnsiTheme="minorHAnsi" w:cstheme="minorHAnsi"/>
          <w:color w:val="000000"/>
          <w:sz w:val="22"/>
          <w:lang w:eastAsia="sl-SI"/>
        </w:rPr>
        <w:t>kandidatom za pripravo prijave in v vseh prilogah teh Navodil</w:t>
      </w:r>
      <w:r w:rsidR="00F476F6">
        <w:rPr>
          <w:rFonts w:asciiTheme="minorHAnsi" w:hAnsiTheme="minorHAnsi" w:cstheme="minorHAnsi"/>
          <w:color w:val="000000"/>
          <w:sz w:val="22"/>
          <w:lang w:eastAsia="sl-SI"/>
        </w:rPr>
        <w:t>.</w:t>
      </w:r>
    </w:p>
    <w:p w14:paraId="45ABF1A6" w14:textId="77777777" w:rsidR="00C06A00" w:rsidRPr="006A37B8" w:rsidRDefault="00C06A00" w:rsidP="00184DA9">
      <w:pPr>
        <w:pStyle w:val="Odstavekseznama"/>
        <w:autoSpaceDE w:val="0"/>
        <w:autoSpaceDN w:val="0"/>
        <w:adjustRightInd w:val="0"/>
        <w:spacing w:line="240" w:lineRule="auto"/>
        <w:rPr>
          <w:rFonts w:asciiTheme="minorHAnsi" w:hAnsiTheme="minorHAnsi" w:cstheme="minorHAnsi"/>
          <w:color w:val="000000"/>
          <w:sz w:val="22"/>
          <w:lang w:eastAsia="sl-SI"/>
        </w:rPr>
      </w:pPr>
    </w:p>
    <w:p w14:paraId="14EB4D63" w14:textId="77777777" w:rsidR="0009104E" w:rsidRDefault="0009104E" w:rsidP="0009104E">
      <w:pPr>
        <w:autoSpaceDE w:val="0"/>
        <w:autoSpaceDN w:val="0"/>
        <w:adjustRightInd w:val="0"/>
        <w:spacing w:line="240" w:lineRule="auto"/>
        <w:jc w:val="left"/>
        <w:rPr>
          <w:rFonts w:asciiTheme="minorHAnsi" w:hAnsiTheme="minorHAnsi" w:cstheme="minorHAnsi"/>
          <w:sz w:val="22"/>
          <w:lang w:eastAsia="sl-SI"/>
        </w:rPr>
      </w:pPr>
    </w:p>
    <w:p w14:paraId="5780364A" w14:textId="77777777" w:rsidR="00F476F6" w:rsidRDefault="00F476F6" w:rsidP="0009104E">
      <w:pPr>
        <w:autoSpaceDE w:val="0"/>
        <w:autoSpaceDN w:val="0"/>
        <w:adjustRightInd w:val="0"/>
        <w:spacing w:line="240" w:lineRule="auto"/>
        <w:jc w:val="left"/>
        <w:rPr>
          <w:rFonts w:asciiTheme="minorHAnsi" w:hAnsiTheme="minorHAnsi" w:cstheme="minorHAnsi"/>
          <w:sz w:val="22"/>
          <w:lang w:eastAsia="sl-SI"/>
        </w:rPr>
      </w:pPr>
    </w:p>
    <w:p w14:paraId="268A3ACD" w14:textId="77777777" w:rsidR="00F476F6" w:rsidRDefault="00F476F6" w:rsidP="0009104E">
      <w:pPr>
        <w:autoSpaceDE w:val="0"/>
        <w:autoSpaceDN w:val="0"/>
        <w:adjustRightInd w:val="0"/>
        <w:spacing w:line="240" w:lineRule="auto"/>
        <w:jc w:val="left"/>
        <w:rPr>
          <w:rFonts w:asciiTheme="minorHAnsi" w:hAnsiTheme="minorHAnsi" w:cstheme="minorHAnsi"/>
          <w:sz w:val="22"/>
          <w:lang w:eastAsia="sl-SI"/>
        </w:rPr>
      </w:pPr>
    </w:p>
    <w:p w14:paraId="069C269E" w14:textId="77777777" w:rsidR="00F476F6" w:rsidRPr="003C61AD" w:rsidRDefault="00F476F6" w:rsidP="0009104E">
      <w:pPr>
        <w:autoSpaceDE w:val="0"/>
        <w:autoSpaceDN w:val="0"/>
        <w:adjustRightInd w:val="0"/>
        <w:spacing w:line="240" w:lineRule="auto"/>
        <w:jc w:val="left"/>
        <w:rPr>
          <w:rFonts w:asciiTheme="minorHAnsi" w:hAnsiTheme="minorHAnsi" w:cstheme="minorHAnsi"/>
          <w:sz w:val="22"/>
          <w:lang w:eastAsia="sl-SI"/>
        </w:rPr>
      </w:pPr>
    </w:p>
    <w:tbl>
      <w:tblPr>
        <w:tblW w:w="0" w:type="auto"/>
        <w:tblInd w:w="2" w:type="dxa"/>
        <w:tblLayout w:type="fixed"/>
        <w:tblLook w:val="04A0" w:firstRow="1" w:lastRow="0" w:firstColumn="1" w:lastColumn="0" w:noHBand="0" w:noVBand="1"/>
      </w:tblPr>
      <w:tblGrid>
        <w:gridCol w:w="4361"/>
        <w:gridCol w:w="4361"/>
      </w:tblGrid>
      <w:tr w:rsidR="00F476F6" w:rsidRPr="00A34C1A" w14:paraId="63A26A65" w14:textId="77777777">
        <w:trPr>
          <w:cantSplit/>
        </w:trPr>
        <w:tc>
          <w:tcPr>
            <w:tcW w:w="4361" w:type="dxa"/>
            <w:hideMark/>
          </w:tcPr>
          <w:p w14:paraId="09EA0B42" w14:textId="77777777" w:rsidR="00F476F6" w:rsidRPr="00184DA9" w:rsidRDefault="00F476F6">
            <w:pPr>
              <w:rPr>
                <w:rFonts w:ascii="Calibri" w:hAnsi="Calibri" w:cs="Arial"/>
                <w:sz w:val="22"/>
                <w:szCs w:val="21"/>
              </w:rPr>
            </w:pPr>
            <w:r w:rsidRPr="00184DA9">
              <w:rPr>
                <w:rFonts w:ascii="Calibri" w:hAnsi="Calibri" w:cs="Arial"/>
                <w:sz w:val="22"/>
                <w:szCs w:val="21"/>
              </w:rPr>
              <w:t>Kraj in datum:</w:t>
            </w:r>
          </w:p>
        </w:tc>
        <w:tc>
          <w:tcPr>
            <w:tcW w:w="4361" w:type="dxa"/>
          </w:tcPr>
          <w:p w14:paraId="72BEAAC1" w14:textId="6688035C" w:rsidR="00F476F6" w:rsidRPr="00184DA9" w:rsidRDefault="00737C6C">
            <w:pPr>
              <w:rPr>
                <w:rFonts w:ascii="Calibri" w:hAnsi="Calibri" w:cs="Arial"/>
                <w:sz w:val="22"/>
                <w:szCs w:val="21"/>
              </w:rPr>
            </w:pPr>
            <w:r>
              <w:rPr>
                <w:rFonts w:ascii="Calibri" w:hAnsi="Calibri" w:cs="Arial"/>
                <w:sz w:val="22"/>
                <w:szCs w:val="21"/>
              </w:rPr>
              <w:t>Kandidat</w:t>
            </w:r>
            <w:r w:rsidR="00F476F6" w:rsidRPr="00184DA9">
              <w:rPr>
                <w:rFonts w:ascii="Calibri" w:hAnsi="Calibri" w:cs="Arial"/>
                <w:sz w:val="22"/>
                <w:szCs w:val="21"/>
              </w:rPr>
              <w:t>:</w:t>
            </w:r>
          </w:p>
          <w:p w14:paraId="17A9AEC5" w14:textId="77777777" w:rsidR="00F476F6" w:rsidRPr="00184DA9" w:rsidRDefault="00F476F6">
            <w:pPr>
              <w:rPr>
                <w:rFonts w:ascii="Calibri" w:hAnsi="Calibri" w:cs="Arial"/>
                <w:sz w:val="22"/>
                <w:szCs w:val="21"/>
              </w:rPr>
            </w:pPr>
            <w:r w:rsidRPr="00184DA9">
              <w:rPr>
                <w:rFonts w:ascii="Calibri" w:hAnsi="Calibri" w:cs="Arial"/>
                <w:sz w:val="22"/>
                <w:szCs w:val="21"/>
              </w:rPr>
              <w:t>Podpis:</w:t>
            </w:r>
          </w:p>
        </w:tc>
      </w:tr>
    </w:tbl>
    <w:p w14:paraId="424BC43A" w14:textId="77777777" w:rsidR="005124BC" w:rsidRPr="003C61AD" w:rsidRDefault="005124BC" w:rsidP="0009104E">
      <w:pPr>
        <w:rPr>
          <w:rFonts w:asciiTheme="minorHAnsi" w:hAnsiTheme="minorHAnsi" w:cstheme="minorHAnsi"/>
          <w:sz w:val="22"/>
          <w:lang w:eastAsia="sl-SI"/>
        </w:rPr>
      </w:pPr>
    </w:p>
    <w:p w14:paraId="73A8FF55" w14:textId="77777777" w:rsidR="008F5FC5" w:rsidRDefault="008F5FC5" w:rsidP="0009104E">
      <w:pPr>
        <w:rPr>
          <w:rFonts w:ascii="Segoe UI" w:hAnsi="Segoe UI" w:cs="Segoe UI"/>
          <w:sz w:val="22"/>
          <w:lang w:eastAsia="sl-SI"/>
        </w:rPr>
      </w:pPr>
    </w:p>
    <w:p w14:paraId="178258CD" w14:textId="77777777" w:rsidR="008F5FC5" w:rsidRDefault="008F5FC5" w:rsidP="0009104E">
      <w:pPr>
        <w:rPr>
          <w:rFonts w:ascii="Segoe UI" w:hAnsi="Segoe UI" w:cs="Segoe UI"/>
          <w:sz w:val="22"/>
          <w:lang w:eastAsia="sl-SI"/>
        </w:rPr>
      </w:pPr>
    </w:p>
    <w:p w14:paraId="43115F7E" w14:textId="77777777" w:rsidR="008F5FC5" w:rsidRDefault="008F5FC5" w:rsidP="0009104E">
      <w:pPr>
        <w:rPr>
          <w:rFonts w:ascii="Segoe UI" w:hAnsi="Segoe UI" w:cs="Segoe UI"/>
          <w:sz w:val="22"/>
          <w:lang w:eastAsia="sl-SI"/>
        </w:rPr>
      </w:pPr>
    </w:p>
    <w:p w14:paraId="4C6B4E37" w14:textId="77777777" w:rsidR="00A85A90" w:rsidRDefault="00A85A90" w:rsidP="0009104E">
      <w:pPr>
        <w:rPr>
          <w:rFonts w:ascii="Segoe UI" w:hAnsi="Segoe UI" w:cs="Segoe UI"/>
          <w:sz w:val="22"/>
          <w:lang w:eastAsia="sl-SI"/>
        </w:rPr>
      </w:pPr>
    </w:p>
    <w:p w14:paraId="5AC5D0BE" w14:textId="77777777" w:rsidR="00A8056F" w:rsidRDefault="00A8056F" w:rsidP="0009104E">
      <w:pPr>
        <w:rPr>
          <w:rFonts w:ascii="Segoe UI" w:hAnsi="Segoe UI" w:cs="Segoe UI"/>
          <w:sz w:val="22"/>
          <w:lang w:eastAsia="sl-SI"/>
        </w:rPr>
      </w:pPr>
    </w:p>
    <w:p w14:paraId="1B488971" w14:textId="77777777" w:rsidR="00A8056F" w:rsidRDefault="00A8056F" w:rsidP="0009104E">
      <w:pPr>
        <w:rPr>
          <w:rFonts w:ascii="Segoe UI" w:hAnsi="Segoe UI" w:cs="Segoe UI"/>
          <w:sz w:val="22"/>
          <w:lang w:eastAsia="sl-SI"/>
        </w:rPr>
      </w:pPr>
    </w:p>
    <w:p w14:paraId="1198152B" w14:textId="77777777" w:rsidR="00A85A90" w:rsidRDefault="00A85A90" w:rsidP="0009104E">
      <w:pPr>
        <w:rPr>
          <w:rFonts w:ascii="Segoe UI" w:hAnsi="Segoe UI" w:cs="Segoe UI"/>
          <w:sz w:val="22"/>
          <w:lang w:eastAsia="sl-SI"/>
        </w:rPr>
      </w:pPr>
    </w:p>
    <w:p w14:paraId="14CFB577" w14:textId="77777777" w:rsidR="00CA14E6" w:rsidRDefault="00CA14E6" w:rsidP="0009104E">
      <w:pPr>
        <w:rPr>
          <w:rFonts w:ascii="Segoe UI" w:hAnsi="Segoe UI" w:cs="Segoe UI"/>
          <w:sz w:val="22"/>
          <w:lang w:eastAsia="sl-SI"/>
        </w:rPr>
      </w:pPr>
    </w:p>
    <w:p w14:paraId="7F28FBDF" w14:textId="77777777" w:rsidR="00F476F6" w:rsidRDefault="00F476F6" w:rsidP="0009104E">
      <w:pPr>
        <w:rPr>
          <w:rFonts w:ascii="Segoe UI" w:hAnsi="Segoe UI" w:cs="Segoe UI"/>
          <w:sz w:val="22"/>
          <w:lang w:eastAsia="sl-SI"/>
        </w:rPr>
      </w:pPr>
    </w:p>
    <w:p w14:paraId="3AB2145A" w14:textId="77777777" w:rsidR="00F476F6" w:rsidRDefault="00F476F6" w:rsidP="0009104E">
      <w:pPr>
        <w:rPr>
          <w:rFonts w:ascii="Segoe UI" w:hAnsi="Segoe UI" w:cs="Segoe UI"/>
          <w:sz w:val="22"/>
          <w:lang w:eastAsia="sl-SI"/>
        </w:rPr>
      </w:pPr>
    </w:p>
    <w:p w14:paraId="54F8835E" w14:textId="77777777" w:rsidR="00F476F6" w:rsidRDefault="00F476F6" w:rsidP="0009104E">
      <w:pPr>
        <w:rPr>
          <w:rFonts w:ascii="Segoe UI" w:hAnsi="Segoe UI" w:cs="Segoe UI"/>
          <w:sz w:val="22"/>
          <w:lang w:eastAsia="sl-SI"/>
        </w:rPr>
      </w:pPr>
    </w:p>
    <w:p w14:paraId="5F7F52C3" w14:textId="77777777" w:rsidR="00F476F6" w:rsidRDefault="00F476F6" w:rsidP="0009104E">
      <w:pPr>
        <w:rPr>
          <w:rFonts w:ascii="Segoe UI" w:hAnsi="Segoe UI" w:cs="Segoe UI"/>
          <w:sz w:val="22"/>
          <w:lang w:eastAsia="sl-SI"/>
        </w:rPr>
      </w:pPr>
    </w:p>
    <w:p w14:paraId="64264825" w14:textId="77777777" w:rsidR="00F476F6" w:rsidRDefault="00F476F6" w:rsidP="0009104E">
      <w:pPr>
        <w:rPr>
          <w:rFonts w:ascii="Segoe UI" w:hAnsi="Segoe UI" w:cs="Segoe UI"/>
          <w:sz w:val="22"/>
          <w:lang w:eastAsia="sl-SI"/>
        </w:rPr>
      </w:pPr>
    </w:p>
    <w:p w14:paraId="49D82ADF" w14:textId="77777777" w:rsidR="00F476F6" w:rsidRDefault="00F476F6" w:rsidP="0009104E">
      <w:pPr>
        <w:rPr>
          <w:rFonts w:ascii="Segoe UI" w:hAnsi="Segoe UI" w:cs="Segoe UI"/>
          <w:sz w:val="22"/>
          <w:lang w:eastAsia="sl-SI"/>
        </w:rPr>
      </w:pPr>
    </w:p>
    <w:p w14:paraId="3F2E5D9F" w14:textId="77777777" w:rsidR="00F476F6" w:rsidRDefault="00F476F6" w:rsidP="0009104E">
      <w:pPr>
        <w:rPr>
          <w:rFonts w:ascii="Segoe UI" w:hAnsi="Segoe UI" w:cs="Segoe UI"/>
          <w:sz w:val="22"/>
          <w:lang w:eastAsia="sl-SI"/>
        </w:rPr>
      </w:pPr>
    </w:p>
    <w:p w14:paraId="1FB3C076" w14:textId="77777777" w:rsidR="00F476F6" w:rsidRDefault="00F476F6" w:rsidP="0009104E">
      <w:pPr>
        <w:rPr>
          <w:rFonts w:ascii="Segoe UI" w:hAnsi="Segoe UI" w:cs="Segoe UI"/>
          <w:sz w:val="22"/>
          <w:lang w:eastAsia="sl-SI"/>
        </w:rPr>
      </w:pPr>
    </w:p>
    <w:p w14:paraId="5040DF43" w14:textId="77777777" w:rsidR="00F476F6" w:rsidRDefault="00F476F6" w:rsidP="0009104E">
      <w:pPr>
        <w:rPr>
          <w:rFonts w:ascii="Segoe UI" w:hAnsi="Segoe UI" w:cs="Segoe UI"/>
          <w:sz w:val="22"/>
          <w:lang w:eastAsia="sl-SI"/>
        </w:rPr>
      </w:pPr>
    </w:p>
    <w:p w14:paraId="50BAF6C2" w14:textId="6BE2CE74" w:rsidR="00F21269" w:rsidRPr="00184DA9" w:rsidRDefault="00316D87" w:rsidP="00F21269">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Pr="00184DA9">
        <w:rPr>
          <w:rFonts w:asciiTheme="minorHAnsi" w:hAnsiTheme="minorHAnsi" w:cstheme="minorHAnsi"/>
          <w:color w:val="000000"/>
          <w:sz w:val="22"/>
          <w:lang w:eastAsia="sl-SI"/>
        </w:rPr>
        <w:t xml:space="preserve"> </w:t>
      </w:r>
      <w:r w:rsidR="00F21269" w:rsidRPr="00184DA9">
        <w:rPr>
          <w:rFonts w:asciiTheme="minorHAnsi" w:hAnsiTheme="minorHAnsi" w:cstheme="minorHAnsi"/>
          <w:color w:val="000000"/>
          <w:sz w:val="22"/>
          <w:lang w:eastAsia="sl-SI"/>
        </w:rPr>
        <w:t xml:space="preserve">predloži obrazec v 1. fazi v zahtevan informacijski sistem </w:t>
      </w:r>
    </w:p>
    <w:p w14:paraId="2F994C31" w14:textId="77777777" w:rsidR="00F21269" w:rsidRPr="000B5F71" w:rsidRDefault="00F21269" w:rsidP="00F21269">
      <w:pPr>
        <w:autoSpaceDE w:val="0"/>
        <w:autoSpaceDN w:val="0"/>
        <w:adjustRightInd w:val="0"/>
        <w:spacing w:line="240" w:lineRule="auto"/>
        <w:rPr>
          <w:rFonts w:asciiTheme="minorHAnsi" w:hAnsiTheme="minorHAnsi" w:cstheme="minorHAnsi"/>
          <w:b/>
          <w:bCs/>
          <w:color w:val="000000"/>
          <w:sz w:val="22"/>
          <w:lang w:eastAsia="sl-SI"/>
        </w:rPr>
      </w:pPr>
    </w:p>
    <w:p w14:paraId="270CB3DE" w14:textId="08AA8911" w:rsidR="00F21269" w:rsidRPr="000B5F71" w:rsidRDefault="00F21269" w:rsidP="00F21269">
      <w:pPr>
        <w:autoSpaceDE w:val="0"/>
        <w:autoSpaceDN w:val="0"/>
        <w:adjustRightInd w:val="0"/>
        <w:spacing w:line="240" w:lineRule="auto"/>
        <w:rPr>
          <w:rFonts w:asciiTheme="minorHAnsi" w:hAnsiTheme="minorHAnsi" w:cstheme="minorHAnsi"/>
          <w:color w:val="000000"/>
          <w:sz w:val="22"/>
          <w:lang w:eastAsia="sl-SI"/>
        </w:rPr>
      </w:pPr>
      <w:r w:rsidRPr="000B5F71">
        <w:rPr>
          <w:rFonts w:asciiTheme="minorHAnsi" w:hAnsiTheme="minorHAnsi" w:cstheme="minorHAnsi"/>
          <w:b/>
          <w:bCs/>
          <w:color w:val="000000"/>
          <w:sz w:val="22"/>
          <w:lang w:eastAsia="sl-SI"/>
        </w:rPr>
        <w:t xml:space="preserve">Obrazec št. </w:t>
      </w:r>
      <w:r w:rsidR="00D60D7E">
        <w:rPr>
          <w:rFonts w:asciiTheme="minorHAnsi" w:hAnsiTheme="minorHAnsi" w:cstheme="minorHAnsi"/>
          <w:b/>
          <w:bCs/>
          <w:color w:val="000000"/>
          <w:sz w:val="22"/>
          <w:lang w:eastAsia="sl-SI"/>
        </w:rPr>
        <w:t>3</w:t>
      </w:r>
    </w:p>
    <w:p w14:paraId="6ECD21A1" w14:textId="77777777" w:rsidR="00A85A90" w:rsidRDefault="00A85A90" w:rsidP="0009104E">
      <w:pPr>
        <w:rPr>
          <w:rFonts w:ascii="Segoe UI" w:hAnsi="Segoe UI" w:cs="Segoe UI"/>
          <w:sz w:val="22"/>
          <w:lang w:eastAsia="sl-SI"/>
        </w:rPr>
      </w:pPr>
    </w:p>
    <w:p w14:paraId="0CC6240A" w14:textId="77777777" w:rsidR="00D60D7E" w:rsidRDefault="00D60D7E" w:rsidP="0009104E">
      <w:pPr>
        <w:rPr>
          <w:rFonts w:ascii="Segoe UI" w:hAnsi="Segoe UI" w:cs="Segoe UI"/>
          <w:sz w:val="22"/>
          <w:lang w:eastAsia="sl-SI"/>
        </w:rPr>
      </w:pPr>
    </w:p>
    <w:p w14:paraId="77C03B43" w14:textId="77777777" w:rsidR="00D60D7E" w:rsidRDefault="00D60D7E" w:rsidP="0009104E">
      <w:pPr>
        <w:rPr>
          <w:rFonts w:ascii="Segoe UI" w:hAnsi="Segoe UI" w:cs="Segoe UI"/>
          <w:sz w:val="22"/>
          <w:lang w:eastAsia="sl-SI"/>
        </w:rPr>
      </w:pPr>
    </w:p>
    <w:p w14:paraId="3FB96434" w14:textId="19C165E7" w:rsidR="00D60D7E" w:rsidRPr="00D60D7E" w:rsidRDefault="00D60D7E" w:rsidP="00F22342">
      <w:pPr>
        <w:jc w:val="center"/>
        <w:rPr>
          <w:rFonts w:ascii="Calibri" w:hAnsi="Calibri"/>
          <w:b/>
          <w:bCs/>
          <w:sz w:val="22"/>
        </w:rPr>
      </w:pPr>
      <w:r w:rsidRPr="00D60D7E">
        <w:rPr>
          <w:rFonts w:ascii="Calibri" w:hAnsi="Calibri"/>
          <w:b/>
          <w:bCs/>
          <w:color w:val="000000" w:themeColor="text1"/>
          <w:sz w:val="22"/>
        </w:rPr>
        <w:t>Izjava kandidata, če uveljavlja popravni mehanizem</w:t>
      </w:r>
      <w:r w:rsidR="00F22342">
        <w:rPr>
          <w:rFonts w:ascii="Calibri" w:hAnsi="Calibri"/>
          <w:b/>
          <w:bCs/>
          <w:color w:val="000000" w:themeColor="text1"/>
          <w:sz w:val="22"/>
        </w:rPr>
        <w:t xml:space="preserve"> v skladu z ZJN-3</w:t>
      </w:r>
    </w:p>
    <w:p w14:paraId="751C88AB" w14:textId="77777777" w:rsidR="00D60D7E" w:rsidRPr="00D60D7E" w:rsidRDefault="00D60D7E" w:rsidP="0009104E">
      <w:pPr>
        <w:rPr>
          <w:rFonts w:ascii="Segoe UI" w:hAnsi="Segoe UI" w:cs="Segoe UI"/>
          <w:b/>
          <w:bCs/>
          <w:sz w:val="22"/>
          <w:lang w:eastAsia="sl-SI"/>
        </w:rPr>
      </w:pPr>
    </w:p>
    <w:p w14:paraId="4D824A02" w14:textId="77777777" w:rsidR="00D60D7E" w:rsidRDefault="00D60D7E" w:rsidP="0009104E">
      <w:pPr>
        <w:rPr>
          <w:rFonts w:ascii="Segoe UI" w:hAnsi="Segoe UI" w:cs="Segoe UI"/>
          <w:sz w:val="22"/>
          <w:lang w:eastAsia="sl-SI"/>
        </w:rPr>
      </w:pPr>
    </w:p>
    <w:p w14:paraId="1D5DFC68" w14:textId="77777777" w:rsidR="00D60D7E" w:rsidRDefault="00D60D7E" w:rsidP="0009104E">
      <w:pPr>
        <w:rPr>
          <w:rFonts w:ascii="Segoe UI" w:hAnsi="Segoe UI" w:cs="Segoe UI"/>
          <w:sz w:val="22"/>
          <w:lang w:eastAsia="sl-SI"/>
        </w:rPr>
      </w:pPr>
    </w:p>
    <w:p w14:paraId="5AD9D1A7" w14:textId="77777777" w:rsidR="00D60D7E" w:rsidRDefault="00D60D7E" w:rsidP="0009104E">
      <w:pPr>
        <w:rPr>
          <w:rFonts w:ascii="Segoe UI" w:hAnsi="Segoe UI" w:cs="Segoe UI"/>
          <w:sz w:val="22"/>
          <w:lang w:eastAsia="sl-SI"/>
        </w:rPr>
      </w:pPr>
    </w:p>
    <w:p w14:paraId="2BFE942F" w14:textId="77777777" w:rsidR="00D60D7E" w:rsidRDefault="00D60D7E" w:rsidP="0009104E">
      <w:pPr>
        <w:rPr>
          <w:rFonts w:ascii="Segoe UI" w:hAnsi="Segoe UI" w:cs="Segoe UI"/>
          <w:sz w:val="22"/>
          <w:lang w:eastAsia="sl-SI"/>
        </w:rPr>
      </w:pPr>
    </w:p>
    <w:p w14:paraId="4B3A9ACA" w14:textId="77777777" w:rsidR="00D60D7E" w:rsidRDefault="00D60D7E" w:rsidP="0009104E">
      <w:pPr>
        <w:rPr>
          <w:rFonts w:ascii="Segoe UI" w:hAnsi="Segoe UI" w:cs="Segoe UI"/>
          <w:sz w:val="22"/>
          <w:lang w:eastAsia="sl-SI"/>
        </w:rPr>
      </w:pPr>
    </w:p>
    <w:p w14:paraId="1AC3CCBE" w14:textId="77777777" w:rsidR="00D60D7E" w:rsidRDefault="00D60D7E" w:rsidP="0009104E">
      <w:pPr>
        <w:rPr>
          <w:rFonts w:ascii="Segoe UI" w:hAnsi="Segoe UI" w:cs="Segoe UI"/>
          <w:sz w:val="22"/>
          <w:lang w:eastAsia="sl-SI"/>
        </w:rPr>
      </w:pPr>
    </w:p>
    <w:p w14:paraId="5F71F471" w14:textId="77777777" w:rsidR="00D60D7E" w:rsidRDefault="00D60D7E" w:rsidP="0009104E">
      <w:pPr>
        <w:rPr>
          <w:rFonts w:ascii="Segoe UI" w:hAnsi="Segoe UI" w:cs="Segoe UI"/>
          <w:sz w:val="22"/>
          <w:lang w:eastAsia="sl-SI"/>
        </w:rPr>
      </w:pPr>
    </w:p>
    <w:p w14:paraId="7E69F734" w14:textId="77777777" w:rsidR="00D60D7E" w:rsidRDefault="00D60D7E" w:rsidP="0009104E">
      <w:pPr>
        <w:rPr>
          <w:rFonts w:ascii="Segoe UI" w:hAnsi="Segoe UI" w:cs="Segoe UI"/>
          <w:sz w:val="22"/>
          <w:lang w:eastAsia="sl-SI"/>
        </w:rPr>
      </w:pPr>
    </w:p>
    <w:p w14:paraId="4CCF9E28" w14:textId="77777777" w:rsidR="00D60D7E" w:rsidRDefault="00D60D7E" w:rsidP="0009104E">
      <w:pPr>
        <w:rPr>
          <w:rFonts w:ascii="Segoe UI" w:hAnsi="Segoe UI" w:cs="Segoe UI"/>
          <w:sz w:val="22"/>
          <w:lang w:eastAsia="sl-SI"/>
        </w:rPr>
      </w:pPr>
    </w:p>
    <w:p w14:paraId="35143B0A" w14:textId="77777777" w:rsidR="00D60D7E" w:rsidRDefault="00D60D7E" w:rsidP="0009104E">
      <w:pPr>
        <w:rPr>
          <w:rFonts w:ascii="Segoe UI" w:hAnsi="Segoe UI" w:cs="Segoe UI"/>
          <w:sz w:val="22"/>
          <w:lang w:eastAsia="sl-SI"/>
        </w:rPr>
      </w:pPr>
    </w:p>
    <w:p w14:paraId="302810B6" w14:textId="77777777" w:rsidR="00D60D7E" w:rsidRDefault="00D60D7E" w:rsidP="0009104E">
      <w:pPr>
        <w:rPr>
          <w:rFonts w:ascii="Segoe UI" w:hAnsi="Segoe UI" w:cs="Segoe UI"/>
          <w:sz w:val="22"/>
          <w:lang w:eastAsia="sl-SI"/>
        </w:rPr>
      </w:pPr>
    </w:p>
    <w:p w14:paraId="3DC09CEA" w14:textId="77777777" w:rsidR="00D60D7E" w:rsidRDefault="00D60D7E" w:rsidP="0009104E">
      <w:pPr>
        <w:rPr>
          <w:rFonts w:ascii="Segoe UI" w:hAnsi="Segoe UI" w:cs="Segoe UI"/>
          <w:sz w:val="22"/>
          <w:lang w:eastAsia="sl-SI"/>
        </w:rPr>
      </w:pPr>
    </w:p>
    <w:p w14:paraId="2964CF47" w14:textId="77777777" w:rsidR="00D60D7E" w:rsidRDefault="00D60D7E" w:rsidP="0009104E">
      <w:pPr>
        <w:rPr>
          <w:rFonts w:ascii="Segoe UI" w:hAnsi="Segoe UI" w:cs="Segoe UI"/>
          <w:sz w:val="22"/>
          <w:lang w:eastAsia="sl-SI"/>
        </w:rPr>
      </w:pPr>
    </w:p>
    <w:p w14:paraId="48BFDBDE" w14:textId="77777777" w:rsidR="00D60D7E" w:rsidRDefault="00D60D7E" w:rsidP="0009104E">
      <w:pPr>
        <w:rPr>
          <w:rFonts w:ascii="Segoe UI" w:hAnsi="Segoe UI" w:cs="Segoe UI"/>
          <w:sz w:val="22"/>
          <w:lang w:eastAsia="sl-SI"/>
        </w:rPr>
      </w:pPr>
    </w:p>
    <w:p w14:paraId="798CDE43" w14:textId="77777777" w:rsidR="00D60D7E" w:rsidRDefault="00D60D7E" w:rsidP="0009104E">
      <w:pPr>
        <w:rPr>
          <w:rFonts w:ascii="Segoe UI" w:hAnsi="Segoe UI" w:cs="Segoe UI"/>
          <w:sz w:val="22"/>
          <w:lang w:eastAsia="sl-SI"/>
        </w:rPr>
      </w:pPr>
    </w:p>
    <w:p w14:paraId="6FECB145" w14:textId="77777777" w:rsidR="00D60D7E" w:rsidRDefault="00D60D7E" w:rsidP="0009104E">
      <w:pPr>
        <w:rPr>
          <w:rFonts w:ascii="Segoe UI" w:hAnsi="Segoe UI" w:cs="Segoe UI"/>
          <w:sz w:val="22"/>
          <w:lang w:eastAsia="sl-SI"/>
        </w:rPr>
      </w:pPr>
    </w:p>
    <w:p w14:paraId="18EE5228" w14:textId="77777777" w:rsidR="00D60D7E" w:rsidRDefault="00D60D7E" w:rsidP="0009104E">
      <w:pPr>
        <w:rPr>
          <w:rFonts w:ascii="Segoe UI" w:hAnsi="Segoe UI" w:cs="Segoe UI"/>
          <w:sz w:val="22"/>
          <w:lang w:eastAsia="sl-SI"/>
        </w:rPr>
      </w:pPr>
    </w:p>
    <w:p w14:paraId="6D6D2D8E" w14:textId="77777777" w:rsidR="00D60D7E" w:rsidRDefault="00D60D7E" w:rsidP="0009104E">
      <w:pPr>
        <w:rPr>
          <w:rFonts w:ascii="Segoe UI" w:hAnsi="Segoe UI" w:cs="Segoe UI"/>
          <w:sz w:val="22"/>
          <w:lang w:eastAsia="sl-SI"/>
        </w:rPr>
      </w:pPr>
    </w:p>
    <w:p w14:paraId="254B14DC" w14:textId="77777777" w:rsidR="00D60D7E" w:rsidRDefault="00D60D7E" w:rsidP="0009104E">
      <w:pPr>
        <w:rPr>
          <w:rFonts w:ascii="Segoe UI" w:hAnsi="Segoe UI" w:cs="Segoe UI"/>
          <w:sz w:val="22"/>
          <w:lang w:eastAsia="sl-SI"/>
        </w:rPr>
      </w:pPr>
    </w:p>
    <w:p w14:paraId="64BA82FE" w14:textId="77777777" w:rsidR="00D60D7E" w:rsidRDefault="00D60D7E" w:rsidP="0009104E">
      <w:pPr>
        <w:rPr>
          <w:rFonts w:ascii="Segoe UI" w:hAnsi="Segoe UI" w:cs="Segoe UI"/>
          <w:sz w:val="22"/>
          <w:lang w:eastAsia="sl-SI"/>
        </w:rPr>
      </w:pPr>
    </w:p>
    <w:p w14:paraId="5220996C" w14:textId="77777777" w:rsidR="00D60D7E" w:rsidRDefault="00D60D7E" w:rsidP="0009104E">
      <w:pPr>
        <w:rPr>
          <w:rFonts w:ascii="Segoe UI" w:hAnsi="Segoe UI" w:cs="Segoe UI"/>
          <w:sz w:val="22"/>
          <w:lang w:eastAsia="sl-SI"/>
        </w:rPr>
      </w:pPr>
    </w:p>
    <w:p w14:paraId="77932FAA" w14:textId="77777777" w:rsidR="00D60D7E" w:rsidRDefault="00D60D7E" w:rsidP="0009104E">
      <w:pPr>
        <w:rPr>
          <w:rFonts w:ascii="Segoe UI" w:hAnsi="Segoe UI" w:cs="Segoe UI"/>
          <w:sz w:val="22"/>
          <w:lang w:eastAsia="sl-SI"/>
        </w:rPr>
      </w:pPr>
    </w:p>
    <w:p w14:paraId="4CC05B64" w14:textId="77777777" w:rsidR="00D60D7E" w:rsidRDefault="00D60D7E" w:rsidP="0009104E">
      <w:pPr>
        <w:rPr>
          <w:rFonts w:ascii="Segoe UI" w:hAnsi="Segoe UI" w:cs="Segoe UI"/>
          <w:sz w:val="22"/>
          <w:lang w:eastAsia="sl-SI"/>
        </w:rPr>
      </w:pPr>
    </w:p>
    <w:tbl>
      <w:tblPr>
        <w:tblW w:w="0" w:type="auto"/>
        <w:tblInd w:w="2" w:type="dxa"/>
        <w:tblLayout w:type="fixed"/>
        <w:tblLook w:val="04A0" w:firstRow="1" w:lastRow="0" w:firstColumn="1" w:lastColumn="0" w:noHBand="0" w:noVBand="1"/>
      </w:tblPr>
      <w:tblGrid>
        <w:gridCol w:w="4361"/>
        <w:gridCol w:w="4361"/>
      </w:tblGrid>
      <w:tr w:rsidR="00F22342" w:rsidRPr="00A34C1A" w14:paraId="7FECCFA7" w14:textId="77777777">
        <w:trPr>
          <w:cantSplit/>
        </w:trPr>
        <w:tc>
          <w:tcPr>
            <w:tcW w:w="4361" w:type="dxa"/>
            <w:hideMark/>
          </w:tcPr>
          <w:p w14:paraId="553E8035" w14:textId="77777777" w:rsidR="00F22342" w:rsidRPr="00184DA9" w:rsidRDefault="00F22342">
            <w:pPr>
              <w:rPr>
                <w:rFonts w:ascii="Calibri" w:hAnsi="Calibri" w:cs="Arial"/>
                <w:sz w:val="22"/>
                <w:szCs w:val="21"/>
              </w:rPr>
            </w:pPr>
            <w:r w:rsidRPr="00184DA9">
              <w:rPr>
                <w:rFonts w:ascii="Calibri" w:hAnsi="Calibri" w:cs="Arial"/>
                <w:sz w:val="22"/>
                <w:szCs w:val="21"/>
              </w:rPr>
              <w:t>Kraj in datum:</w:t>
            </w:r>
          </w:p>
        </w:tc>
        <w:tc>
          <w:tcPr>
            <w:tcW w:w="4361" w:type="dxa"/>
          </w:tcPr>
          <w:p w14:paraId="59C94D31" w14:textId="1FCD8B1E" w:rsidR="00F22342" w:rsidRPr="00184DA9" w:rsidRDefault="0042315D">
            <w:pPr>
              <w:rPr>
                <w:rFonts w:ascii="Calibri" w:hAnsi="Calibri" w:cs="Arial"/>
                <w:sz w:val="22"/>
                <w:szCs w:val="21"/>
              </w:rPr>
            </w:pPr>
            <w:r>
              <w:rPr>
                <w:rFonts w:ascii="Calibri" w:hAnsi="Calibri" w:cs="Arial"/>
                <w:sz w:val="22"/>
                <w:szCs w:val="21"/>
              </w:rPr>
              <w:t>Kandidat</w:t>
            </w:r>
            <w:r w:rsidR="00F22342" w:rsidRPr="00184DA9">
              <w:rPr>
                <w:rFonts w:ascii="Calibri" w:hAnsi="Calibri" w:cs="Arial"/>
                <w:sz w:val="22"/>
                <w:szCs w:val="21"/>
              </w:rPr>
              <w:t>:</w:t>
            </w:r>
          </w:p>
          <w:p w14:paraId="1AA325C6" w14:textId="77777777" w:rsidR="00F22342" w:rsidRPr="00184DA9" w:rsidRDefault="00F22342">
            <w:pPr>
              <w:rPr>
                <w:rFonts w:ascii="Calibri" w:hAnsi="Calibri" w:cs="Arial"/>
                <w:sz w:val="22"/>
                <w:szCs w:val="21"/>
              </w:rPr>
            </w:pPr>
            <w:r w:rsidRPr="00184DA9">
              <w:rPr>
                <w:rFonts w:ascii="Calibri" w:hAnsi="Calibri" w:cs="Arial"/>
                <w:sz w:val="22"/>
                <w:szCs w:val="21"/>
              </w:rPr>
              <w:t>Podpis:</w:t>
            </w:r>
          </w:p>
        </w:tc>
      </w:tr>
    </w:tbl>
    <w:p w14:paraId="411C14F1" w14:textId="77777777" w:rsidR="00D60D7E" w:rsidRDefault="00D60D7E" w:rsidP="0009104E">
      <w:pPr>
        <w:rPr>
          <w:rFonts w:ascii="Segoe UI" w:hAnsi="Segoe UI" w:cs="Segoe UI"/>
          <w:sz w:val="22"/>
          <w:lang w:eastAsia="sl-SI"/>
        </w:rPr>
      </w:pPr>
    </w:p>
    <w:p w14:paraId="03A4BC6E" w14:textId="77777777" w:rsidR="00D60D7E" w:rsidRDefault="00D60D7E" w:rsidP="0009104E">
      <w:pPr>
        <w:rPr>
          <w:rFonts w:ascii="Segoe UI" w:hAnsi="Segoe UI" w:cs="Segoe UI"/>
          <w:sz w:val="22"/>
          <w:lang w:eastAsia="sl-SI"/>
        </w:rPr>
      </w:pPr>
    </w:p>
    <w:p w14:paraId="095F4328" w14:textId="77777777" w:rsidR="00D60D7E" w:rsidRDefault="00D60D7E" w:rsidP="0009104E">
      <w:pPr>
        <w:rPr>
          <w:rFonts w:ascii="Segoe UI" w:hAnsi="Segoe UI" w:cs="Segoe UI"/>
          <w:sz w:val="22"/>
          <w:lang w:eastAsia="sl-SI"/>
        </w:rPr>
      </w:pPr>
    </w:p>
    <w:p w14:paraId="638F2E85" w14:textId="77777777" w:rsidR="00D60D7E" w:rsidRDefault="00D60D7E" w:rsidP="0009104E">
      <w:pPr>
        <w:rPr>
          <w:rFonts w:ascii="Segoe UI" w:hAnsi="Segoe UI" w:cs="Segoe UI"/>
          <w:sz w:val="22"/>
          <w:lang w:eastAsia="sl-SI"/>
        </w:rPr>
      </w:pPr>
    </w:p>
    <w:p w14:paraId="075A0734" w14:textId="77777777" w:rsidR="00D60D7E" w:rsidRDefault="00D60D7E" w:rsidP="0009104E">
      <w:pPr>
        <w:rPr>
          <w:rFonts w:ascii="Segoe UI" w:hAnsi="Segoe UI" w:cs="Segoe UI"/>
          <w:sz w:val="22"/>
          <w:lang w:eastAsia="sl-SI"/>
        </w:rPr>
      </w:pPr>
    </w:p>
    <w:p w14:paraId="054728F6" w14:textId="77777777" w:rsidR="00D60D7E" w:rsidRDefault="00D60D7E" w:rsidP="0009104E">
      <w:pPr>
        <w:rPr>
          <w:rFonts w:ascii="Segoe UI" w:hAnsi="Segoe UI" w:cs="Segoe UI"/>
          <w:sz w:val="22"/>
          <w:lang w:eastAsia="sl-SI"/>
        </w:rPr>
      </w:pPr>
    </w:p>
    <w:p w14:paraId="329A6BFB" w14:textId="77777777" w:rsidR="00D60D7E" w:rsidRDefault="00D60D7E" w:rsidP="0009104E">
      <w:pPr>
        <w:rPr>
          <w:rFonts w:ascii="Segoe UI" w:hAnsi="Segoe UI" w:cs="Segoe UI"/>
          <w:sz w:val="22"/>
          <w:lang w:eastAsia="sl-SI"/>
        </w:rPr>
      </w:pPr>
    </w:p>
    <w:p w14:paraId="0B2A5747" w14:textId="77777777" w:rsidR="00D60D7E" w:rsidRDefault="00D60D7E" w:rsidP="0009104E">
      <w:pPr>
        <w:rPr>
          <w:rFonts w:ascii="Segoe UI" w:hAnsi="Segoe UI" w:cs="Segoe UI"/>
          <w:sz w:val="22"/>
          <w:lang w:eastAsia="sl-SI"/>
        </w:rPr>
      </w:pPr>
    </w:p>
    <w:p w14:paraId="59EF277C" w14:textId="77777777" w:rsidR="00D60D7E" w:rsidRDefault="00D60D7E" w:rsidP="0009104E">
      <w:pPr>
        <w:rPr>
          <w:rFonts w:ascii="Segoe UI" w:hAnsi="Segoe UI" w:cs="Segoe UI"/>
          <w:sz w:val="22"/>
          <w:lang w:eastAsia="sl-SI"/>
        </w:rPr>
      </w:pPr>
    </w:p>
    <w:p w14:paraId="0E455279" w14:textId="77777777" w:rsidR="00A8056F" w:rsidRDefault="00A8056F" w:rsidP="0009104E">
      <w:pPr>
        <w:rPr>
          <w:rFonts w:ascii="Segoe UI" w:hAnsi="Segoe UI" w:cs="Segoe UI"/>
          <w:sz w:val="22"/>
          <w:lang w:eastAsia="sl-SI"/>
        </w:rPr>
      </w:pPr>
    </w:p>
    <w:p w14:paraId="1930F3A3" w14:textId="77777777" w:rsidR="00A8056F" w:rsidRDefault="00A8056F" w:rsidP="0009104E">
      <w:pPr>
        <w:rPr>
          <w:rFonts w:ascii="Segoe UI" w:hAnsi="Segoe UI" w:cs="Segoe UI"/>
          <w:sz w:val="22"/>
          <w:lang w:eastAsia="sl-SI"/>
        </w:rPr>
      </w:pPr>
    </w:p>
    <w:p w14:paraId="69330075" w14:textId="77777777" w:rsidR="00D60D7E" w:rsidRDefault="00D60D7E" w:rsidP="0009104E">
      <w:pPr>
        <w:rPr>
          <w:rFonts w:ascii="Segoe UI" w:hAnsi="Segoe UI" w:cs="Segoe UI"/>
          <w:sz w:val="22"/>
          <w:lang w:eastAsia="sl-SI"/>
        </w:rPr>
      </w:pPr>
    </w:p>
    <w:p w14:paraId="3AD3F7F3" w14:textId="77777777" w:rsidR="00D60D7E" w:rsidRDefault="00D60D7E" w:rsidP="0009104E">
      <w:pPr>
        <w:rPr>
          <w:rFonts w:ascii="Segoe UI" w:hAnsi="Segoe UI" w:cs="Segoe UI"/>
          <w:sz w:val="22"/>
          <w:lang w:eastAsia="sl-SI"/>
        </w:rPr>
      </w:pPr>
    </w:p>
    <w:p w14:paraId="3F0B5F48" w14:textId="77777777" w:rsidR="00D60D7E" w:rsidRDefault="00D60D7E" w:rsidP="0009104E">
      <w:pPr>
        <w:rPr>
          <w:rFonts w:ascii="Segoe UI" w:hAnsi="Segoe UI" w:cs="Segoe UI"/>
          <w:sz w:val="22"/>
          <w:lang w:eastAsia="sl-SI"/>
        </w:rPr>
      </w:pPr>
    </w:p>
    <w:p w14:paraId="0903EE88" w14:textId="3F14D3ED" w:rsidR="00F22342" w:rsidRPr="00427C3D" w:rsidRDefault="00316D87" w:rsidP="00427C3D">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00F22342" w:rsidRPr="00427C3D">
        <w:rPr>
          <w:rFonts w:asciiTheme="minorHAnsi" w:hAnsiTheme="minorHAnsi" w:cstheme="minorHAnsi"/>
          <w:color w:val="000000"/>
          <w:sz w:val="22"/>
          <w:lang w:eastAsia="sl-SI"/>
        </w:rPr>
        <w:t xml:space="preserve"> predloži obrazec v 1. fazi v zahtevan informacijski sistem </w:t>
      </w:r>
    </w:p>
    <w:p w14:paraId="76E28F00" w14:textId="77777777" w:rsidR="00F22342" w:rsidRPr="00F22342" w:rsidRDefault="00F22342">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6C94EAA8" w14:textId="06F2FF2F" w:rsidR="00F22342" w:rsidRPr="00427C3D" w:rsidRDefault="00F22342" w:rsidP="00427C3D">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 xml:space="preserve">Obrazec št. </w:t>
      </w:r>
      <w:r w:rsidR="001B3DB2" w:rsidRPr="00427C3D">
        <w:rPr>
          <w:rFonts w:asciiTheme="minorHAnsi" w:hAnsiTheme="minorHAnsi" w:cstheme="minorHAnsi"/>
          <w:b/>
          <w:bCs/>
          <w:color w:val="000000"/>
          <w:sz w:val="22"/>
          <w:lang w:eastAsia="sl-SI"/>
        </w:rPr>
        <w:t>4</w:t>
      </w:r>
    </w:p>
    <w:p w14:paraId="6902228C" w14:textId="77777777" w:rsidR="001B3DB2" w:rsidRPr="001B3DB2" w:rsidRDefault="001B3DB2">
      <w:pPr>
        <w:pStyle w:val="Odstavekseznama"/>
        <w:numPr>
          <w:ilvl w:val="0"/>
          <w:numId w:val="31"/>
        </w:numPr>
        <w:jc w:val="center"/>
        <w:rPr>
          <w:rFonts w:asciiTheme="minorHAnsi" w:hAnsiTheme="minorHAnsi" w:cs="Arial"/>
          <w:b/>
          <w:sz w:val="22"/>
        </w:rPr>
      </w:pPr>
    </w:p>
    <w:p w14:paraId="34BFB162" w14:textId="77777777" w:rsidR="000E5A3F" w:rsidRPr="000E5A3F" w:rsidRDefault="000E5A3F">
      <w:pPr>
        <w:pStyle w:val="Odstavekseznama"/>
        <w:numPr>
          <w:ilvl w:val="0"/>
          <w:numId w:val="31"/>
        </w:numPr>
        <w:jc w:val="center"/>
        <w:rPr>
          <w:rFonts w:asciiTheme="minorHAnsi" w:hAnsiTheme="minorHAnsi" w:cs="Arial"/>
          <w:b/>
          <w:sz w:val="22"/>
        </w:rPr>
      </w:pPr>
    </w:p>
    <w:p w14:paraId="08BAA934" w14:textId="77777777" w:rsidR="000E5A3F" w:rsidRPr="000E5A3F" w:rsidRDefault="000E5A3F">
      <w:pPr>
        <w:pStyle w:val="Odstavekseznama"/>
        <w:numPr>
          <w:ilvl w:val="0"/>
          <w:numId w:val="31"/>
        </w:numPr>
        <w:jc w:val="center"/>
        <w:rPr>
          <w:rFonts w:asciiTheme="minorHAnsi" w:hAnsiTheme="minorHAnsi" w:cs="Arial"/>
          <w:b/>
          <w:sz w:val="22"/>
        </w:rPr>
      </w:pPr>
    </w:p>
    <w:p w14:paraId="78F3904F" w14:textId="3904D05F" w:rsidR="001B3DB2" w:rsidRPr="001B3DB2" w:rsidRDefault="001B3DB2">
      <w:pPr>
        <w:pStyle w:val="Odstavekseznama"/>
        <w:numPr>
          <w:ilvl w:val="0"/>
          <w:numId w:val="31"/>
        </w:numPr>
        <w:jc w:val="center"/>
        <w:rPr>
          <w:rFonts w:asciiTheme="minorHAnsi" w:hAnsiTheme="minorHAnsi" w:cs="Arial"/>
          <w:b/>
          <w:sz w:val="22"/>
        </w:rPr>
      </w:pPr>
      <w:r w:rsidRPr="001B3DB2">
        <w:rPr>
          <w:rFonts w:asciiTheme="minorHAnsi" w:hAnsiTheme="minorHAnsi" w:cs="Arial"/>
          <w:b/>
          <w:bCs/>
          <w:sz w:val="22"/>
        </w:rPr>
        <w:t xml:space="preserve">Izpolnjen in podpisan </w:t>
      </w:r>
      <w:r w:rsidRPr="001B3DB2">
        <w:rPr>
          <w:rFonts w:asciiTheme="minorHAnsi" w:hAnsiTheme="minorHAnsi" w:cs="Arial"/>
          <w:b/>
          <w:sz w:val="22"/>
        </w:rPr>
        <w:t>ESPD</w:t>
      </w:r>
    </w:p>
    <w:p w14:paraId="32F41D76" w14:textId="77777777" w:rsidR="001B3DB2" w:rsidRPr="001B3DB2" w:rsidRDefault="001B3DB2">
      <w:pPr>
        <w:pStyle w:val="Odstavekseznama"/>
        <w:numPr>
          <w:ilvl w:val="0"/>
          <w:numId w:val="31"/>
        </w:numPr>
        <w:jc w:val="center"/>
        <w:rPr>
          <w:rFonts w:asciiTheme="minorHAnsi" w:hAnsiTheme="minorHAnsi" w:cs="Arial"/>
          <w:sz w:val="22"/>
        </w:rPr>
      </w:pPr>
    </w:p>
    <w:p w14:paraId="5A1B0DF5" w14:textId="1095F246" w:rsidR="001B3DB2" w:rsidRPr="001B3DB2" w:rsidRDefault="001B3DB2">
      <w:pPr>
        <w:pStyle w:val="Odstavekseznama"/>
        <w:numPr>
          <w:ilvl w:val="0"/>
          <w:numId w:val="31"/>
        </w:numPr>
        <w:jc w:val="center"/>
        <w:rPr>
          <w:rFonts w:asciiTheme="minorHAnsi" w:hAnsiTheme="minorHAnsi" w:cs="Arial"/>
          <w:sz w:val="22"/>
        </w:rPr>
      </w:pPr>
      <w:r w:rsidRPr="001B3DB2">
        <w:rPr>
          <w:rFonts w:asciiTheme="minorHAnsi" w:hAnsiTheme="minorHAnsi" w:cs="Arial"/>
          <w:b/>
          <w:sz w:val="22"/>
        </w:rPr>
        <w:t xml:space="preserve">(v skladu s </w:t>
      </w:r>
      <w:r w:rsidR="000E5A3F">
        <w:rPr>
          <w:rFonts w:asciiTheme="minorHAnsi" w:hAnsiTheme="minorHAnsi" w:cs="Arial"/>
          <w:b/>
          <w:sz w:val="22"/>
        </w:rPr>
        <w:t xml:space="preserve">točko </w:t>
      </w:r>
      <w:r w:rsidR="00D93ADF">
        <w:rPr>
          <w:rFonts w:asciiTheme="minorHAnsi" w:hAnsiTheme="minorHAnsi" w:cs="Arial"/>
          <w:b/>
          <w:sz w:val="22"/>
        </w:rPr>
        <w:t>9.1.1</w:t>
      </w:r>
      <w:r w:rsidRPr="001B3DB2">
        <w:rPr>
          <w:rFonts w:asciiTheme="minorHAnsi" w:hAnsiTheme="minorHAnsi" w:cs="Arial"/>
          <w:b/>
          <w:sz w:val="22"/>
        </w:rPr>
        <w:t>)</w:t>
      </w:r>
    </w:p>
    <w:p w14:paraId="1027659C" w14:textId="77777777" w:rsidR="00B03868" w:rsidRPr="00B03868" w:rsidRDefault="00B03868">
      <w:pPr>
        <w:pStyle w:val="Odstavekseznama"/>
        <w:numPr>
          <w:ilvl w:val="0"/>
          <w:numId w:val="31"/>
        </w:numPr>
        <w:rPr>
          <w:rFonts w:asciiTheme="minorHAnsi" w:hAnsiTheme="minorHAnsi" w:cstheme="minorBidi"/>
          <w:b/>
          <w:sz w:val="22"/>
        </w:rPr>
      </w:pPr>
    </w:p>
    <w:p w14:paraId="5271DD46" w14:textId="77777777" w:rsidR="00B03868" w:rsidRPr="00B03868" w:rsidRDefault="00B03868">
      <w:pPr>
        <w:pStyle w:val="Odstavekseznama"/>
        <w:numPr>
          <w:ilvl w:val="0"/>
          <w:numId w:val="31"/>
        </w:numPr>
        <w:rPr>
          <w:rFonts w:asciiTheme="minorHAnsi" w:hAnsiTheme="minorHAnsi" w:cstheme="minorBidi"/>
          <w:b/>
          <w:sz w:val="22"/>
        </w:rPr>
      </w:pPr>
    </w:p>
    <w:p w14:paraId="7542AAD5" w14:textId="77777777" w:rsidR="00B03868" w:rsidRPr="00B03868" w:rsidRDefault="00B03868">
      <w:pPr>
        <w:pStyle w:val="Odstavekseznama"/>
        <w:numPr>
          <w:ilvl w:val="0"/>
          <w:numId w:val="31"/>
        </w:numPr>
        <w:rPr>
          <w:rFonts w:asciiTheme="minorHAnsi" w:hAnsiTheme="minorHAnsi" w:cstheme="minorBidi"/>
          <w:b/>
          <w:sz w:val="22"/>
        </w:rPr>
      </w:pPr>
    </w:p>
    <w:p w14:paraId="19A09682" w14:textId="77777777" w:rsidR="00B03868" w:rsidRPr="00B03868" w:rsidRDefault="00B03868">
      <w:pPr>
        <w:pStyle w:val="Odstavekseznama"/>
        <w:numPr>
          <w:ilvl w:val="0"/>
          <w:numId w:val="31"/>
        </w:numPr>
        <w:rPr>
          <w:rFonts w:asciiTheme="minorHAnsi" w:hAnsiTheme="minorHAnsi" w:cstheme="minorBidi"/>
          <w:b/>
          <w:sz w:val="22"/>
        </w:rPr>
      </w:pPr>
    </w:p>
    <w:p w14:paraId="40BAA6B5" w14:textId="77777777" w:rsidR="00B03868" w:rsidRPr="00B03868" w:rsidRDefault="00B03868">
      <w:pPr>
        <w:pStyle w:val="Odstavekseznama"/>
        <w:numPr>
          <w:ilvl w:val="0"/>
          <w:numId w:val="31"/>
        </w:numPr>
        <w:rPr>
          <w:rFonts w:asciiTheme="minorHAnsi" w:hAnsiTheme="minorHAnsi" w:cstheme="minorBidi"/>
          <w:b/>
          <w:sz w:val="22"/>
        </w:rPr>
      </w:pPr>
    </w:p>
    <w:p w14:paraId="539A5168" w14:textId="77777777" w:rsidR="00B03868" w:rsidRPr="00B03868" w:rsidRDefault="00B03868">
      <w:pPr>
        <w:pStyle w:val="Odstavekseznama"/>
        <w:numPr>
          <w:ilvl w:val="0"/>
          <w:numId w:val="31"/>
        </w:numPr>
        <w:rPr>
          <w:rFonts w:asciiTheme="minorHAnsi" w:hAnsiTheme="minorHAnsi" w:cstheme="minorBidi"/>
          <w:b/>
          <w:sz w:val="22"/>
        </w:rPr>
      </w:pPr>
    </w:p>
    <w:p w14:paraId="7F5CF17D"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1A2AEB93"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1C719D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A440E4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4276D08"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65F52801"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62A4701"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2295A522"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5778A49C"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7524ED11"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C07E87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7A4BBBC6"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1B0A3C2"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AD5D26F"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228FDA4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EE25494"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C6BF8D1"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A3B87EE"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26561083"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5B522F59"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958107E"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2DDF4AD"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1354704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5658F64F"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221AC583"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A7CCDD8"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39370B7"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6C43B171"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6C6687D9"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E78B4F4"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92A22D4"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03AFAAA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5345C79E"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4AE6216" w14:textId="77777777" w:rsidR="00305479" w:rsidRDefault="00305479" w:rsidP="00C83680">
      <w:pPr>
        <w:autoSpaceDE w:val="0"/>
        <w:autoSpaceDN w:val="0"/>
        <w:adjustRightInd w:val="0"/>
        <w:spacing w:line="240" w:lineRule="auto"/>
        <w:jc w:val="left"/>
        <w:rPr>
          <w:rFonts w:asciiTheme="minorHAnsi" w:hAnsiTheme="minorHAnsi" w:cstheme="minorHAnsi"/>
          <w:color w:val="000000"/>
          <w:sz w:val="22"/>
          <w:lang w:eastAsia="sl-SI"/>
        </w:rPr>
      </w:pPr>
    </w:p>
    <w:p w14:paraId="718C6A51" w14:textId="77777777" w:rsidR="00C83680" w:rsidRPr="00C83680" w:rsidRDefault="00C83680" w:rsidP="00C83680">
      <w:pPr>
        <w:autoSpaceDE w:val="0"/>
        <w:autoSpaceDN w:val="0"/>
        <w:adjustRightInd w:val="0"/>
        <w:spacing w:line="240" w:lineRule="auto"/>
        <w:jc w:val="left"/>
        <w:rPr>
          <w:rFonts w:asciiTheme="minorHAnsi" w:hAnsiTheme="minorHAnsi" w:cstheme="minorHAnsi"/>
          <w:color w:val="000000"/>
          <w:sz w:val="22"/>
          <w:lang w:eastAsia="sl-SI"/>
        </w:rPr>
      </w:pPr>
    </w:p>
    <w:p w14:paraId="206B0D6E"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0EF24F09" w14:textId="61631C29" w:rsidR="001B3DB2" w:rsidRPr="00427C3D" w:rsidRDefault="00316D87" w:rsidP="00D93AD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1B3DB2" w:rsidRPr="00427C3D">
        <w:rPr>
          <w:rFonts w:asciiTheme="minorHAnsi" w:hAnsiTheme="minorHAnsi" w:cstheme="minorHAnsi"/>
          <w:color w:val="000000"/>
          <w:sz w:val="22"/>
          <w:lang w:eastAsia="sl-SI"/>
        </w:rPr>
        <w:t xml:space="preserve">predloži obrazec v 1. fazi v zahtevan informacijski sistem </w:t>
      </w:r>
    </w:p>
    <w:p w14:paraId="00CECB10" w14:textId="77777777" w:rsidR="001B3DB2" w:rsidRPr="00F22342" w:rsidRDefault="001B3DB2">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1850E088" w14:textId="7E4F7035" w:rsidR="001B3DB2" w:rsidRPr="00427C3D" w:rsidRDefault="001B3DB2" w:rsidP="00D93ADF">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 5</w:t>
      </w:r>
    </w:p>
    <w:p w14:paraId="6231F2F2" w14:textId="77777777" w:rsidR="00B03868" w:rsidRPr="00B03868" w:rsidRDefault="00B03868">
      <w:pPr>
        <w:pStyle w:val="Odstavekseznama"/>
        <w:numPr>
          <w:ilvl w:val="0"/>
          <w:numId w:val="31"/>
        </w:numPr>
        <w:rPr>
          <w:rFonts w:asciiTheme="minorHAnsi" w:hAnsiTheme="minorHAnsi" w:cstheme="minorBidi"/>
          <w:b/>
          <w:sz w:val="22"/>
        </w:rPr>
      </w:pPr>
    </w:p>
    <w:p w14:paraId="31422AE5" w14:textId="77777777" w:rsidR="00B03868" w:rsidRPr="00B03868" w:rsidRDefault="00B03868">
      <w:pPr>
        <w:pStyle w:val="Odstavekseznama"/>
        <w:numPr>
          <w:ilvl w:val="0"/>
          <w:numId w:val="31"/>
        </w:numPr>
        <w:rPr>
          <w:rFonts w:asciiTheme="minorHAnsi" w:hAnsiTheme="minorHAnsi" w:cstheme="minorBidi"/>
          <w:b/>
          <w:sz w:val="22"/>
        </w:rPr>
      </w:pPr>
    </w:p>
    <w:p w14:paraId="47C6D474" w14:textId="77777777" w:rsidR="00D93ADF" w:rsidRDefault="00D93ADF">
      <w:pPr>
        <w:pStyle w:val="Odstavekseznama"/>
        <w:numPr>
          <w:ilvl w:val="0"/>
          <w:numId w:val="31"/>
        </w:numPr>
        <w:jc w:val="center"/>
        <w:rPr>
          <w:rFonts w:asciiTheme="minorHAnsi" w:hAnsiTheme="minorHAnsi" w:cstheme="minorBidi"/>
          <w:b/>
          <w:sz w:val="22"/>
        </w:rPr>
      </w:pPr>
    </w:p>
    <w:p w14:paraId="52746C21" w14:textId="3FB96E3C" w:rsidR="00B03868" w:rsidRPr="00B03868" w:rsidRDefault="00B03868">
      <w:pPr>
        <w:pStyle w:val="Odstavekseznama"/>
        <w:numPr>
          <w:ilvl w:val="0"/>
          <w:numId w:val="31"/>
        </w:numPr>
        <w:jc w:val="center"/>
        <w:rPr>
          <w:rFonts w:asciiTheme="minorHAnsi" w:hAnsiTheme="minorHAnsi" w:cstheme="minorBidi"/>
          <w:b/>
          <w:sz w:val="22"/>
        </w:rPr>
      </w:pPr>
      <w:r w:rsidRPr="00B03868">
        <w:rPr>
          <w:rFonts w:asciiTheme="minorHAnsi" w:hAnsiTheme="minorHAnsi" w:cstheme="minorBidi"/>
          <w:b/>
          <w:sz w:val="22"/>
        </w:rPr>
        <w:t>Potrdila o nekaznovanosti</w:t>
      </w:r>
    </w:p>
    <w:p w14:paraId="57651F21" w14:textId="77777777" w:rsidR="00B03868" w:rsidRPr="00B03868" w:rsidRDefault="00B03868">
      <w:pPr>
        <w:pStyle w:val="Odstavekseznama"/>
        <w:numPr>
          <w:ilvl w:val="0"/>
          <w:numId w:val="31"/>
        </w:numPr>
        <w:jc w:val="center"/>
        <w:rPr>
          <w:rFonts w:asciiTheme="minorHAnsi" w:hAnsiTheme="minorHAnsi" w:cstheme="minorBidi"/>
          <w:b/>
          <w:sz w:val="22"/>
        </w:rPr>
      </w:pPr>
    </w:p>
    <w:p w14:paraId="5D681977" w14:textId="118EEF23" w:rsidR="00B03868" w:rsidRPr="00B03868" w:rsidRDefault="00B03868">
      <w:pPr>
        <w:pStyle w:val="Odstavekseznama"/>
        <w:numPr>
          <w:ilvl w:val="0"/>
          <w:numId w:val="31"/>
        </w:numPr>
        <w:jc w:val="center"/>
        <w:rPr>
          <w:rFonts w:asciiTheme="minorHAnsi" w:hAnsiTheme="minorHAnsi" w:cstheme="minorBidi"/>
          <w:b/>
          <w:sz w:val="22"/>
        </w:rPr>
      </w:pPr>
      <w:r w:rsidRPr="00B03868">
        <w:rPr>
          <w:rFonts w:asciiTheme="minorHAnsi" w:hAnsiTheme="minorHAnsi" w:cstheme="minorBidi"/>
          <w:b/>
          <w:sz w:val="22"/>
        </w:rPr>
        <w:t xml:space="preserve">(v skladu s točko </w:t>
      </w:r>
      <w:r w:rsidR="00D93ADF">
        <w:rPr>
          <w:rFonts w:asciiTheme="minorHAnsi" w:hAnsiTheme="minorHAnsi" w:cstheme="minorBidi"/>
          <w:b/>
          <w:sz w:val="22"/>
        </w:rPr>
        <w:t>9.1.2</w:t>
      </w:r>
      <w:r w:rsidRPr="00B03868">
        <w:rPr>
          <w:rFonts w:asciiTheme="minorHAnsi" w:hAnsiTheme="minorHAnsi" w:cstheme="minorBidi"/>
          <w:b/>
          <w:sz w:val="22"/>
        </w:rPr>
        <w:t>)</w:t>
      </w:r>
    </w:p>
    <w:p w14:paraId="7DA5DA52" w14:textId="77777777" w:rsidR="00B03868" w:rsidRPr="00B03868" w:rsidRDefault="00B03868">
      <w:pPr>
        <w:pStyle w:val="Odstavekseznama"/>
        <w:numPr>
          <w:ilvl w:val="0"/>
          <w:numId w:val="31"/>
        </w:numPr>
        <w:jc w:val="center"/>
        <w:rPr>
          <w:rFonts w:asciiTheme="minorHAnsi" w:hAnsiTheme="minorHAnsi" w:cstheme="minorBidi"/>
          <w:b/>
          <w:sz w:val="22"/>
        </w:rPr>
      </w:pPr>
    </w:p>
    <w:p w14:paraId="5EB571CD" w14:textId="77777777" w:rsidR="00B03868" w:rsidRPr="00B03868" w:rsidRDefault="00B03868">
      <w:pPr>
        <w:pStyle w:val="Odstavekseznama"/>
        <w:numPr>
          <w:ilvl w:val="0"/>
          <w:numId w:val="31"/>
        </w:numPr>
        <w:jc w:val="right"/>
        <w:rPr>
          <w:rFonts w:asciiTheme="minorHAnsi" w:hAnsiTheme="minorHAnsi" w:cs="Arial"/>
          <w:b/>
          <w:bCs/>
          <w:sz w:val="22"/>
        </w:rPr>
      </w:pPr>
    </w:p>
    <w:p w14:paraId="71DBA29B" w14:textId="77777777" w:rsidR="00B03868" w:rsidRPr="00B03868" w:rsidRDefault="00B03868">
      <w:pPr>
        <w:pStyle w:val="Odstavekseznama"/>
        <w:numPr>
          <w:ilvl w:val="0"/>
          <w:numId w:val="31"/>
        </w:numPr>
        <w:jc w:val="right"/>
        <w:rPr>
          <w:rFonts w:asciiTheme="minorHAnsi" w:hAnsiTheme="minorHAnsi" w:cs="Arial"/>
          <w:b/>
          <w:bCs/>
          <w:sz w:val="22"/>
        </w:rPr>
      </w:pPr>
    </w:p>
    <w:p w14:paraId="11FA0C0C" w14:textId="77777777" w:rsidR="00B03868" w:rsidRPr="00B03868" w:rsidRDefault="00B03868">
      <w:pPr>
        <w:pStyle w:val="Odstavekseznama"/>
        <w:numPr>
          <w:ilvl w:val="0"/>
          <w:numId w:val="31"/>
        </w:numPr>
        <w:jc w:val="right"/>
        <w:rPr>
          <w:rFonts w:asciiTheme="minorHAnsi" w:hAnsiTheme="minorHAnsi" w:cs="Arial"/>
          <w:b/>
          <w:bCs/>
          <w:sz w:val="22"/>
        </w:rPr>
      </w:pPr>
    </w:p>
    <w:p w14:paraId="40ACE607" w14:textId="77777777" w:rsidR="00B03868" w:rsidRPr="00B03868" w:rsidRDefault="00B03868">
      <w:pPr>
        <w:pStyle w:val="Odstavekseznama"/>
        <w:numPr>
          <w:ilvl w:val="0"/>
          <w:numId w:val="31"/>
        </w:numPr>
        <w:jc w:val="right"/>
        <w:rPr>
          <w:rFonts w:asciiTheme="minorHAnsi" w:hAnsiTheme="minorHAnsi" w:cs="Arial"/>
          <w:b/>
          <w:bCs/>
          <w:sz w:val="22"/>
        </w:rPr>
      </w:pPr>
    </w:p>
    <w:p w14:paraId="440160D3" w14:textId="77777777" w:rsidR="00B03868" w:rsidRPr="00B03868" w:rsidRDefault="00B03868">
      <w:pPr>
        <w:pStyle w:val="Odstavekseznama"/>
        <w:numPr>
          <w:ilvl w:val="0"/>
          <w:numId w:val="31"/>
        </w:numPr>
        <w:jc w:val="right"/>
        <w:rPr>
          <w:rFonts w:asciiTheme="minorHAnsi" w:hAnsiTheme="minorHAnsi" w:cs="Arial"/>
          <w:b/>
          <w:bCs/>
          <w:sz w:val="22"/>
        </w:rPr>
      </w:pPr>
    </w:p>
    <w:p w14:paraId="03EC6708" w14:textId="77777777" w:rsidR="00B03868" w:rsidRPr="00B03868" w:rsidRDefault="00B03868">
      <w:pPr>
        <w:pStyle w:val="Odstavekseznama"/>
        <w:numPr>
          <w:ilvl w:val="0"/>
          <w:numId w:val="31"/>
        </w:numPr>
        <w:jc w:val="right"/>
        <w:rPr>
          <w:rFonts w:asciiTheme="minorHAnsi" w:hAnsiTheme="minorHAnsi" w:cs="Arial"/>
          <w:b/>
          <w:bCs/>
          <w:sz w:val="22"/>
        </w:rPr>
      </w:pPr>
    </w:p>
    <w:p w14:paraId="1F39525C" w14:textId="77777777" w:rsidR="00B03868" w:rsidRPr="00B03868" w:rsidRDefault="00B03868">
      <w:pPr>
        <w:pStyle w:val="Odstavekseznama"/>
        <w:numPr>
          <w:ilvl w:val="0"/>
          <w:numId w:val="31"/>
        </w:numPr>
        <w:jc w:val="right"/>
        <w:rPr>
          <w:rFonts w:asciiTheme="minorHAnsi" w:hAnsiTheme="minorHAnsi" w:cs="Arial"/>
          <w:b/>
          <w:bCs/>
          <w:sz w:val="22"/>
        </w:rPr>
      </w:pPr>
    </w:p>
    <w:p w14:paraId="75194C97" w14:textId="77777777" w:rsidR="00B03868" w:rsidRPr="00B03868" w:rsidRDefault="00B03868">
      <w:pPr>
        <w:pStyle w:val="Odstavekseznama"/>
        <w:numPr>
          <w:ilvl w:val="0"/>
          <w:numId w:val="31"/>
        </w:numPr>
        <w:jc w:val="right"/>
        <w:rPr>
          <w:rFonts w:asciiTheme="minorHAnsi" w:hAnsiTheme="minorHAnsi" w:cs="Arial"/>
          <w:b/>
          <w:bCs/>
          <w:sz w:val="22"/>
        </w:rPr>
      </w:pPr>
    </w:p>
    <w:p w14:paraId="669C2D65" w14:textId="77777777" w:rsidR="00B03868" w:rsidRPr="00B03868" w:rsidRDefault="00B03868">
      <w:pPr>
        <w:pStyle w:val="Odstavekseznama"/>
        <w:numPr>
          <w:ilvl w:val="0"/>
          <w:numId w:val="31"/>
        </w:numPr>
        <w:jc w:val="right"/>
        <w:rPr>
          <w:rFonts w:asciiTheme="minorHAnsi" w:hAnsiTheme="minorHAnsi" w:cs="Arial"/>
          <w:b/>
          <w:bCs/>
          <w:sz w:val="22"/>
        </w:rPr>
      </w:pPr>
    </w:p>
    <w:p w14:paraId="1086754E" w14:textId="77777777" w:rsidR="00B03868" w:rsidRPr="00B03868" w:rsidRDefault="00B03868">
      <w:pPr>
        <w:pStyle w:val="Odstavekseznama"/>
        <w:numPr>
          <w:ilvl w:val="0"/>
          <w:numId w:val="31"/>
        </w:numPr>
        <w:jc w:val="right"/>
        <w:rPr>
          <w:rFonts w:asciiTheme="minorHAnsi" w:hAnsiTheme="minorHAnsi" w:cs="Arial"/>
          <w:b/>
          <w:bCs/>
          <w:sz w:val="22"/>
        </w:rPr>
      </w:pPr>
    </w:p>
    <w:p w14:paraId="114EDD3F" w14:textId="77777777" w:rsidR="00B03868" w:rsidRPr="00B03868" w:rsidRDefault="00B03868">
      <w:pPr>
        <w:pStyle w:val="Odstavekseznama"/>
        <w:numPr>
          <w:ilvl w:val="0"/>
          <w:numId w:val="31"/>
        </w:numPr>
        <w:jc w:val="right"/>
        <w:rPr>
          <w:rFonts w:asciiTheme="minorHAnsi" w:hAnsiTheme="minorHAnsi" w:cs="Arial"/>
          <w:b/>
          <w:bCs/>
          <w:sz w:val="22"/>
        </w:rPr>
      </w:pPr>
    </w:p>
    <w:p w14:paraId="198A7E4D" w14:textId="77777777" w:rsidR="00B03868" w:rsidRPr="00B03868" w:rsidRDefault="00B03868">
      <w:pPr>
        <w:pStyle w:val="Odstavekseznama"/>
        <w:numPr>
          <w:ilvl w:val="0"/>
          <w:numId w:val="31"/>
        </w:numPr>
        <w:jc w:val="right"/>
        <w:rPr>
          <w:rFonts w:asciiTheme="minorHAnsi" w:hAnsiTheme="minorHAnsi" w:cs="Arial"/>
          <w:b/>
          <w:bCs/>
          <w:sz w:val="22"/>
        </w:rPr>
      </w:pPr>
    </w:p>
    <w:p w14:paraId="711BFD3A" w14:textId="77777777" w:rsidR="00B03868" w:rsidRPr="00B03868" w:rsidRDefault="00B03868">
      <w:pPr>
        <w:pStyle w:val="Odstavekseznama"/>
        <w:numPr>
          <w:ilvl w:val="0"/>
          <w:numId w:val="31"/>
        </w:numPr>
        <w:jc w:val="right"/>
        <w:rPr>
          <w:rFonts w:asciiTheme="minorHAnsi" w:hAnsiTheme="minorHAnsi" w:cs="Arial"/>
          <w:b/>
          <w:bCs/>
          <w:sz w:val="22"/>
        </w:rPr>
      </w:pPr>
    </w:p>
    <w:p w14:paraId="59CE8F2F" w14:textId="77777777" w:rsidR="00B03868" w:rsidRPr="00B03868" w:rsidRDefault="00B03868">
      <w:pPr>
        <w:pStyle w:val="Odstavekseznama"/>
        <w:numPr>
          <w:ilvl w:val="0"/>
          <w:numId w:val="31"/>
        </w:numPr>
        <w:jc w:val="right"/>
        <w:rPr>
          <w:rFonts w:asciiTheme="minorHAnsi" w:hAnsiTheme="minorHAnsi" w:cs="Arial"/>
          <w:b/>
          <w:bCs/>
          <w:sz w:val="22"/>
        </w:rPr>
      </w:pPr>
    </w:p>
    <w:p w14:paraId="6457D451" w14:textId="77777777" w:rsidR="00B03868" w:rsidRPr="00B03868" w:rsidRDefault="00B03868">
      <w:pPr>
        <w:pStyle w:val="Odstavekseznama"/>
        <w:numPr>
          <w:ilvl w:val="0"/>
          <w:numId w:val="31"/>
        </w:numPr>
        <w:jc w:val="right"/>
        <w:rPr>
          <w:rFonts w:asciiTheme="minorHAnsi" w:hAnsiTheme="minorHAnsi" w:cs="Arial"/>
          <w:b/>
          <w:bCs/>
          <w:sz w:val="22"/>
        </w:rPr>
      </w:pPr>
    </w:p>
    <w:p w14:paraId="187903E4" w14:textId="77777777" w:rsidR="00B03868" w:rsidRPr="00B03868" w:rsidRDefault="00B03868">
      <w:pPr>
        <w:pStyle w:val="Odstavekseznama"/>
        <w:numPr>
          <w:ilvl w:val="0"/>
          <w:numId w:val="31"/>
        </w:numPr>
        <w:jc w:val="right"/>
        <w:rPr>
          <w:rFonts w:asciiTheme="minorHAnsi" w:hAnsiTheme="minorHAnsi" w:cs="Arial"/>
          <w:b/>
          <w:bCs/>
          <w:sz w:val="22"/>
        </w:rPr>
      </w:pPr>
    </w:p>
    <w:p w14:paraId="7596FAD8" w14:textId="77777777" w:rsidR="00B03868" w:rsidRPr="00B03868" w:rsidRDefault="00B03868">
      <w:pPr>
        <w:pStyle w:val="Odstavekseznama"/>
        <w:numPr>
          <w:ilvl w:val="0"/>
          <w:numId w:val="31"/>
        </w:numPr>
        <w:jc w:val="right"/>
        <w:rPr>
          <w:rFonts w:asciiTheme="minorHAnsi" w:hAnsiTheme="minorHAnsi" w:cs="Arial"/>
          <w:b/>
          <w:bCs/>
          <w:sz w:val="22"/>
        </w:rPr>
      </w:pPr>
    </w:p>
    <w:p w14:paraId="3C223970" w14:textId="77777777" w:rsidR="00B03868" w:rsidRPr="00B03868" w:rsidRDefault="00B03868">
      <w:pPr>
        <w:pStyle w:val="Odstavekseznama"/>
        <w:numPr>
          <w:ilvl w:val="0"/>
          <w:numId w:val="31"/>
        </w:numPr>
        <w:jc w:val="right"/>
        <w:rPr>
          <w:rFonts w:asciiTheme="minorHAnsi" w:hAnsiTheme="minorHAnsi" w:cs="Arial"/>
          <w:b/>
          <w:bCs/>
          <w:sz w:val="22"/>
        </w:rPr>
      </w:pPr>
    </w:p>
    <w:p w14:paraId="08025907" w14:textId="77777777" w:rsidR="00B03868" w:rsidRPr="00B03868" w:rsidRDefault="00B03868">
      <w:pPr>
        <w:pStyle w:val="Odstavekseznama"/>
        <w:numPr>
          <w:ilvl w:val="0"/>
          <w:numId w:val="31"/>
        </w:numPr>
        <w:jc w:val="right"/>
        <w:rPr>
          <w:rFonts w:asciiTheme="minorHAnsi" w:hAnsiTheme="minorHAnsi" w:cs="Arial"/>
          <w:b/>
          <w:bCs/>
          <w:sz w:val="22"/>
        </w:rPr>
      </w:pPr>
    </w:p>
    <w:p w14:paraId="5D1E2520" w14:textId="77777777" w:rsidR="00B03868" w:rsidRPr="00B03868" w:rsidRDefault="00B03868">
      <w:pPr>
        <w:pStyle w:val="Odstavekseznama"/>
        <w:numPr>
          <w:ilvl w:val="0"/>
          <w:numId w:val="31"/>
        </w:numPr>
        <w:jc w:val="right"/>
        <w:rPr>
          <w:rFonts w:asciiTheme="minorHAnsi" w:hAnsiTheme="minorHAnsi" w:cs="Arial"/>
          <w:b/>
          <w:bCs/>
          <w:sz w:val="22"/>
        </w:rPr>
      </w:pPr>
    </w:p>
    <w:p w14:paraId="688336AE" w14:textId="77777777" w:rsidR="00B03868" w:rsidRPr="00B03868" w:rsidRDefault="00B03868">
      <w:pPr>
        <w:pStyle w:val="Odstavekseznama"/>
        <w:numPr>
          <w:ilvl w:val="0"/>
          <w:numId w:val="31"/>
        </w:numPr>
        <w:jc w:val="right"/>
        <w:rPr>
          <w:rFonts w:asciiTheme="minorHAnsi" w:hAnsiTheme="minorHAnsi" w:cs="Arial"/>
          <w:b/>
          <w:bCs/>
          <w:sz w:val="22"/>
        </w:rPr>
      </w:pPr>
    </w:p>
    <w:p w14:paraId="0CD5AD4C" w14:textId="77777777" w:rsidR="00B03868" w:rsidRPr="00B03868" w:rsidRDefault="00B03868">
      <w:pPr>
        <w:pStyle w:val="Odstavekseznama"/>
        <w:numPr>
          <w:ilvl w:val="0"/>
          <w:numId w:val="31"/>
        </w:numPr>
        <w:jc w:val="right"/>
        <w:rPr>
          <w:rFonts w:asciiTheme="minorHAnsi" w:hAnsiTheme="minorHAnsi" w:cs="Arial"/>
          <w:b/>
          <w:bCs/>
          <w:sz w:val="22"/>
        </w:rPr>
      </w:pPr>
    </w:p>
    <w:p w14:paraId="7C65E84A" w14:textId="77777777" w:rsidR="00B03868" w:rsidRPr="00B03868" w:rsidRDefault="00B03868">
      <w:pPr>
        <w:pStyle w:val="Odstavekseznama"/>
        <w:numPr>
          <w:ilvl w:val="0"/>
          <w:numId w:val="31"/>
        </w:numPr>
        <w:jc w:val="right"/>
        <w:rPr>
          <w:rFonts w:asciiTheme="minorHAnsi" w:hAnsiTheme="minorHAnsi" w:cs="Arial"/>
          <w:b/>
          <w:bCs/>
          <w:sz w:val="22"/>
        </w:rPr>
      </w:pPr>
    </w:p>
    <w:p w14:paraId="6C8D5B1D" w14:textId="77777777" w:rsidR="00B03868" w:rsidRPr="00B03868" w:rsidRDefault="00B03868">
      <w:pPr>
        <w:pStyle w:val="Odstavekseznama"/>
        <w:numPr>
          <w:ilvl w:val="0"/>
          <w:numId w:val="31"/>
        </w:numPr>
        <w:jc w:val="right"/>
        <w:rPr>
          <w:rFonts w:asciiTheme="minorHAnsi" w:hAnsiTheme="minorHAnsi" w:cs="Arial"/>
          <w:b/>
          <w:bCs/>
          <w:sz w:val="22"/>
        </w:rPr>
      </w:pPr>
    </w:p>
    <w:p w14:paraId="05ED47AC" w14:textId="77777777" w:rsidR="00B03868" w:rsidRPr="00B03868" w:rsidRDefault="00B03868">
      <w:pPr>
        <w:pStyle w:val="Odstavekseznama"/>
        <w:numPr>
          <w:ilvl w:val="0"/>
          <w:numId w:val="31"/>
        </w:numPr>
        <w:jc w:val="right"/>
        <w:rPr>
          <w:rFonts w:asciiTheme="minorHAnsi" w:hAnsiTheme="minorHAnsi" w:cs="Arial"/>
          <w:b/>
          <w:bCs/>
          <w:sz w:val="22"/>
        </w:rPr>
      </w:pPr>
    </w:p>
    <w:p w14:paraId="7AE346C1" w14:textId="77777777" w:rsidR="00B03868" w:rsidRPr="00B03868" w:rsidRDefault="00B03868">
      <w:pPr>
        <w:pStyle w:val="Odstavekseznama"/>
        <w:numPr>
          <w:ilvl w:val="0"/>
          <w:numId w:val="31"/>
        </w:numPr>
        <w:jc w:val="right"/>
        <w:rPr>
          <w:rFonts w:asciiTheme="minorHAnsi" w:hAnsiTheme="minorHAnsi" w:cs="Arial"/>
          <w:b/>
          <w:bCs/>
          <w:sz w:val="22"/>
        </w:rPr>
      </w:pPr>
    </w:p>
    <w:p w14:paraId="7C1E5FEF" w14:textId="77777777" w:rsidR="00B03868" w:rsidRPr="00B03868" w:rsidRDefault="00B03868">
      <w:pPr>
        <w:pStyle w:val="Odstavekseznama"/>
        <w:numPr>
          <w:ilvl w:val="0"/>
          <w:numId w:val="31"/>
        </w:numPr>
        <w:jc w:val="right"/>
        <w:rPr>
          <w:rFonts w:asciiTheme="minorHAnsi" w:hAnsiTheme="minorHAnsi" w:cs="Arial"/>
          <w:b/>
          <w:bCs/>
          <w:sz w:val="22"/>
        </w:rPr>
      </w:pPr>
    </w:p>
    <w:p w14:paraId="34533D8D" w14:textId="77777777" w:rsidR="00B03868" w:rsidRPr="00B03868" w:rsidRDefault="00B03868">
      <w:pPr>
        <w:pStyle w:val="Odstavekseznama"/>
        <w:numPr>
          <w:ilvl w:val="0"/>
          <w:numId w:val="31"/>
        </w:numPr>
        <w:jc w:val="right"/>
        <w:rPr>
          <w:rFonts w:asciiTheme="minorHAnsi" w:hAnsiTheme="minorHAnsi" w:cs="Arial"/>
          <w:b/>
          <w:bCs/>
          <w:sz w:val="22"/>
        </w:rPr>
      </w:pPr>
    </w:p>
    <w:p w14:paraId="786D0916" w14:textId="77777777" w:rsidR="00B03868" w:rsidRPr="00B03868" w:rsidRDefault="00B03868">
      <w:pPr>
        <w:pStyle w:val="Odstavekseznama"/>
        <w:numPr>
          <w:ilvl w:val="0"/>
          <w:numId w:val="31"/>
        </w:numPr>
        <w:jc w:val="right"/>
        <w:rPr>
          <w:rFonts w:asciiTheme="minorHAnsi" w:hAnsiTheme="minorHAnsi" w:cs="Arial"/>
          <w:b/>
          <w:bCs/>
          <w:sz w:val="22"/>
        </w:rPr>
      </w:pPr>
    </w:p>
    <w:p w14:paraId="0A027A0C" w14:textId="77777777" w:rsidR="00B03868" w:rsidRPr="00B03868" w:rsidRDefault="00B03868">
      <w:pPr>
        <w:pStyle w:val="Odstavekseznama"/>
        <w:numPr>
          <w:ilvl w:val="0"/>
          <w:numId w:val="31"/>
        </w:numPr>
        <w:jc w:val="right"/>
        <w:rPr>
          <w:rFonts w:asciiTheme="minorHAnsi" w:hAnsiTheme="minorHAnsi" w:cs="Arial"/>
          <w:b/>
          <w:bCs/>
          <w:sz w:val="22"/>
        </w:rPr>
      </w:pPr>
    </w:p>
    <w:p w14:paraId="1C10C4F3" w14:textId="77777777" w:rsidR="00B03868" w:rsidRPr="00B03868" w:rsidRDefault="00B03868">
      <w:pPr>
        <w:pStyle w:val="Odstavekseznama"/>
        <w:numPr>
          <w:ilvl w:val="0"/>
          <w:numId w:val="31"/>
        </w:numPr>
        <w:jc w:val="right"/>
        <w:rPr>
          <w:rFonts w:asciiTheme="minorHAnsi" w:hAnsiTheme="minorHAnsi" w:cs="Arial"/>
          <w:b/>
          <w:bCs/>
          <w:sz w:val="22"/>
        </w:rPr>
      </w:pPr>
    </w:p>
    <w:p w14:paraId="4A6066A8" w14:textId="77777777" w:rsidR="00B03868" w:rsidRPr="00B03868" w:rsidRDefault="00B03868">
      <w:pPr>
        <w:pStyle w:val="Odstavekseznama"/>
        <w:numPr>
          <w:ilvl w:val="0"/>
          <w:numId w:val="31"/>
        </w:numPr>
        <w:jc w:val="right"/>
        <w:rPr>
          <w:rFonts w:asciiTheme="minorHAnsi" w:hAnsiTheme="minorHAnsi" w:cs="Arial"/>
          <w:b/>
          <w:bCs/>
          <w:sz w:val="22"/>
        </w:rPr>
      </w:pPr>
    </w:p>
    <w:p w14:paraId="6F4F26B3" w14:textId="77777777" w:rsidR="00B03868" w:rsidRPr="00B03868" w:rsidRDefault="00B03868">
      <w:pPr>
        <w:pStyle w:val="Odstavekseznama"/>
        <w:numPr>
          <w:ilvl w:val="0"/>
          <w:numId w:val="31"/>
        </w:numPr>
        <w:jc w:val="right"/>
        <w:rPr>
          <w:rFonts w:asciiTheme="minorHAnsi" w:hAnsiTheme="minorHAnsi" w:cs="Arial"/>
          <w:b/>
          <w:bCs/>
          <w:sz w:val="22"/>
        </w:rPr>
      </w:pPr>
    </w:p>
    <w:p w14:paraId="4A8CA1E7" w14:textId="77777777" w:rsidR="00B03868" w:rsidRPr="00B03868" w:rsidRDefault="00B03868">
      <w:pPr>
        <w:pStyle w:val="Odstavekseznama"/>
        <w:numPr>
          <w:ilvl w:val="0"/>
          <w:numId w:val="31"/>
        </w:numPr>
        <w:jc w:val="right"/>
        <w:rPr>
          <w:rFonts w:asciiTheme="minorHAnsi" w:hAnsiTheme="minorHAnsi" w:cs="Arial"/>
          <w:b/>
          <w:bCs/>
          <w:sz w:val="22"/>
        </w:rPr>
      </w:pPr>
    </w:p>
    <w:p w14:paraId="102C04F2" w14:textId="77777777" w:rsidR="00B03868" w:rsidRPr="00B03868" w:rsidRDefault="00B03868">
      <w:pPr>
        <w:pStyle w:val="Odstavekseznama"/>
        <w:numPr>
          <w:ilvl w:val="0"/>
          <w:numId w:val="31"/>
        </w:numPr>
        <w:jc w:val="right"/>
        <w:rPr>
          <w:rFonts w:asciiTheme="minorHAnsi" w:hAnsiTheme="minorHAnsi" w:cs="Arial"/>
          <w:b/>
          <w:bCs/>
          <w:sz w:val="22"/>
        </w:rPr>
      </w:pPr>
    </w:p>
    <w:p w14:paraId="03C66C38" w14:textId="77777777" w:rsidR="00B03868" w:rsidRPr="00B03868" w:rsidRDefault="00B03868">
      <w:pPr>
        <w:pStyle w:val="Odstavekseznama"/>
        <w:numPr>
          <w:ilvl w:val="0"/>
          <w:numId w:val="31"/>
        </w:numPr>
        <w:jc w:val="right"/>
        <w:rPr>
          <w:rFonts w:asciiTheme="minorHAnsi" w:hAnsiTheme="minorHAnsi" w:cs="Arial"/>
          <w:b/>
          <w:bCs/>
          <w:sz w:val="22"/>
        </w:rPr>
      </w:pPr>
    </w:p>
    <w:p w14:paraId="6E324B93" w14:textId="77777777" w:rsidR="00B03868" w:rsidRPr="00B03868" w:rsidRDefault="00B03868">
      <w:pPr>
        <w:pStyle w:val="Odstavekseznama"/>
        <w:numPr>
          <w:ilvl w:val="0"/>
          <w:numId w:val="31"/>
        </w:numPr>
        <w:jc w:val="right"/>
        <w:rPr>
          <w:rFonts w:asciiTheme="minorHAnsi" w:hAnsiTheme="minorHAnsi" w:cs="Arial"/>
          <w:b/>
          <w:bCs/>
          <w:sz w:val="22"/>
        </w:rPr>
      </w:pPr>
    </w:p>
    <w:p w14:paraId="1A8A3F30" w14:textId="77777777" w:rsidR="00B03868" w:rsidRDefault="00B03868" w:rsidP="00C83680">
      <w:pPr>
        <w:jc w:val="right"/>
        <w:rPr>
          <w:rFonts w:asciiTheme="minorHAnsi" w:hAnsiTheme="minorHAnsi" w:cs="Arial"/>
          <w:b/>
          <w:bCs/>
          <w:sz w:val="22"/>
        </w:rPr>
      </w:pPr>
    </w:p>
    <w:p w14:paraId="3F25365F" w14:textId="77777777" w:rsidR="00C83680" w:rsidRPr="00C83680" w:rsidRDefault="00C83680" w:rsidP="00C83680">
      <w:pPr>
        <w:jc w:val="right"/>
        <w:rPr>
          <w:rFonts w:asciiTheme="minorHAnsi" w:hAnsiTheme="minorHAnsi" w:cs="Arial"/>
          <w:b/>
          <w:bCs/>
          <w:sz w:val="22"/>
        </w:rPr>
      </w:pPr>
    </w:p>
    <w:p w14:paraId="56A90F72"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7695B75D"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53266487" w14:textId="60A9C09F" w:rsidR="00305479" w:rsidRPr="00427C3D" w:rsidRDefault="00316D87" w:rsidP="00D93AD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305479" w:rsidRPr="00427C3D">
        <w:rPr>
          <w:rFonts w:asciiTheme="minorHAnsi" w:hAnsiTheme="minorHAnsi" w:cstheme="minorHAnsi"/>
          <w:color w:val="000000"/>
          <w:sz w:val="22"/>
          <w:lang w:eastAsia="sl-SI"/>
        </w:rPr>
        <w:t xml:space="preserve">predloži obrazec v 1. fazi v zahtevan informacijski sistem </w:t>
      </w:r>
    </w:p>
    <w:p w14:paraId="02EB6F68" w14:textId="77777777" w:rsidR="00305479" w:rsidRPr="00F22342" w:rsidRDefault="00305479">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1D1D8C86" w14:textId="180641E0" w:rsidR="00305479" w:rsidRPr="00427C3D" w:rsidRDefault="00305479" w:rsidP="00D93ADF">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 6</w:t>
      </w:r>
    </w:p>
    <w:p w14:paraId="36328E18" w14:textId="77777777" w:rsidR="00B03868" w:rsidRPr="00B03868" w:rsidRDefault="00B03868">
      <w:pPr>
        <w:pStyle w:val="Odstavekseznama"/>
        <w:numPr>
          <w:ilvl w:val="0"/>
          <w:numId w:val="31"/>
        </w:numPr>
        <w:rPr>
          <w:rFonts w:asciiTheme="minorHAnsi" w:hAnsiTheme="minorHAnsi" w:cs="Arial"/>
          <w:b/>
          <w:bCs/>
          <w:sz w:val="22"/>
        </w:rPr>
      </w:pPr>
    </w:p>
    <w:p w14:paraId="4C81EDBC" w14:textId="77777777" w:rsidR="00B03868" w:rsidRPr="00B03868" w:rsidRDefault="00B03868">
      <w:pPr>
        <w:pStyle w:val="Odstavekseznama"/>
        <w:numPr>
          <w:ilvl w:val="0"/>
          <w:numId w:val="31"/>
        </w:numPr>
        <w:jc w:val="center"/>
        <w:rPr>
          <w:rFonts w:asciiTheme="minorHAnsi" w:hAnsiTheme="minorHAnsi" w:cstheme="minorBidi"/>
          <w:b/>
          <w:sz w:val="22"/>
        </w:rPr>
      </w:pPr>
    </w:p>
    <w:p w14:paraId="5F77C34B" w14:textId="77777777" w:rsidR="00B03868" w:rsidRPr="00B03868" w:rsidRDefault="00B03868">
      <w:pPr>
        <w:pStyle w:val="Odstavekseznama"/>
        <w:numPr>
          <w:ilvl w:val="0"/>
          <w:numId w:val="31"/>
        </w:numPr>
        <w:jc w:val="center"/>
        <w:rPr>
          <w:rFonts w:asciiTheme="minorHAnsi" w:hAnsiTheme="minorHAnsi" w:cstheme="minorBidi"/>
          <w:b/>
          <w:sz w:val="22"/>
        </w:rPr>
      </w:pPr>
    </w:p>
    <w:p w14:paraId="108BF5CE" w14:textId="77777777" w:rsidR="00B03868" w:rsidRPr="00B03868" w:rsidRDefault="00B03868">
      <w:pPr>
        <w:pStyle w:val="Odstavekseznama"/>
        <w:numPr>
          <w:ilvl w:val="0"/>
          <w:numId w:val="31"/>
        </w:numPr>
        <w:jc w:val="center"/>
        <w:rPr>
          <w:rFonts w:asciiTheme="minorHAnsi" w:hAnsiTheme="minorHAnsi" w:cstheme="minorBidi"/>
          <w:b/>
          <w:sz w:val="22"/>
        </w:rPr>
      </w:pPr>
      <w:proofErr w:type="spellStart"/>
      <w:r w:rsidRPr="00B03868">
        <w:rPr>
          <w:rFonts w:asciiTheme="minorHAnsi" w:hAnsiTheme="minorHAnsi" w:cstheme="minorBidi"/>
          <w:b/>
          <w:sz w:val="22"/>
        </w:rPr>
        <w:t>eS.BON</w:t>
      </w:r>
      <w:proofErr w:type="spellEnd"/>
      <w:r w:rsidRPr="00B03868">
        <w:rPr>
          <w:rFonts w:asciiTheme="minorHAnsi" w:hAnsiTheme="minorHAnsi" w:cstheme="minorBidi"/>
          <w:b/>
          <w:sz w:val="22"/>
        </w:rPr>
        <w:t xml:space="preserve">, S.BON-1 ali S.BON-1/P obrazec in/ali </w:t>
      </w:r>
    </w:p>
    <w:p w14:paraId="6461A657" w14:textId="1AFF1979" w:rsidR="00B03868" w:rsidRPr="00B03868" w:rsidRDefault="00B03868">
      <w:pPr>
        <w:pStyle w:val="Odstavekseznama"/>
        <w:numPr>
          <w:ilvl w:val="0"/>
          <w:numId w:val="31"/>
        </w:numPr>
        <w:jc w:val="center"/>
        <w:rPr>
          <w:rFonts w:asciiTheme="minorHAnsi" w:hAnsiTheme="minorHAnsi" w:cstheme="minorBidi"/>
          <w:b/>
          <w:sz w:val="22"/>
        </w:rPr>
      </w:pPr>
      <w:r w:rsidRPr="00B03868">
        <w:rPr>
          <w:rFonts w:asciiTheme="minorHAnsi" w:hAnsiTheme="minorHAnsi" w:cstheme="minorBidi"/>
          <w:b/>
          <w:sz w:val="22"/>
        </w:rPr>
        <w:t xml:space="preserve">(za tujega </w:t>
      </w:r>
      <w:r w:rsidR="00CE1C4C">
        <w:rPr>
          <w:rFonts w:asciiTheme="minorHAnsi" w:hAnsiTheme="minorHAnsi" w:cstheme="minorBidi"/>
          <w:b/>
          <w:sz w:val="22"/>
        </w:rPr>
        <w:t>kandidata</w:t>
      </w:r>
      <w:r w:rsidRPr="00B03868">
        <w:rPr>
          <w:rFonts w:asciiTheme="minorHAnsi" w:hAnsiTheme="minorHAnsi" w:cstheme="minorBidi"/>
          <w:b/>
          <w:sz w:val="22"/>
        </w:rPr>
        <w:t>) potrdila bank in potrdilo o bonitetni oceni</w:t>
      </w:r>
    </w:p>
    <w:p w14:paraId="113754E4" w14:textId="77777777" w:rsidR="00B03868" w:rsidRPr="00B03868" w:rsidRDefault="00B03868">
      <w:pPr>
        <w:pStyle w:val="Odstavekseznama"/>
        <w:numPr>
          <w:ilvl w:val="0"/>
          <w:numId w:val="31"/>
        </w:numPr>
        <w:jc w:val="center"/>
        <w:rPr>
          <w:rFonts w:asciiTheme="minorHAnsi" w:hAnsiTheme="minorHAnsi" w:cstheme="minorBidi"/>
          <w:b/>
          <w:sz w:val="22"/>
        </w:rPr>
      </w:pPr>
    </w:p>
    <w:p w14:paraId="12C056EB" w14:textId="1BD0DAD8" w:rsidR="00B03868" w:rsidRPr="00B03868" w:rsidRDefault="00B03868">
      <w:pPr>
        <w:pStyle w:val="Odstavekseznama"/>
        <w:numPr>
          <w:ilvl w:val="0"/>
          <w:numId w:val="31"/>
        </w:numPr>
        <w:jc w:val="center"/>
        <w:rPr>
          <w:rFonts w:asciiTheme="minorHAnsi" w:hAnsiTheme="minorHAnsi" w:cstheme="minorBidi"/>
          <w:b/>
          <w:sz w:val="22"/>
        </w:rPr>
      </w:pPr>
      <w:r w:rsidRPr="00B03868">
        <w:rPr>
          <w:rFonts w:asciiTheme="minorHAnsi" w:hAnsiTheme="minorHAnsi" w:cstheme="minorBidi"/>
          <w:b/>
          <w:sz w:val="22"/>
        </w:rPr>
        <w:t xml:space="preserve">(v skladu s točko </w:t>
      </w:r>
      <w:r w:rsidR="00EA2AF9">
        <w:rPr>
          <w:rFonts w:asciiTheme="minorHAnsi" w:hAnsiTheme="minorHAnsi" w:cstheme="minorBidi"/>
          <w:b/>
          <w:sz w:val="22"/>
        </w:rPr>
        <w:t>9.1.3</w:t>
      </w:r>
      <w:r w:rsidRPr="00B03868">
        <w:rPr>
          <w:rFonts w:asciiTheme="minorHAnsi" w:hAnsiTheme="minorHAnsi" w:cstheme="minorBidi"/>
          <w:b/>
          <w:sz w:val="22"/>
        </w:rPr>
        <w:t>)</w:t>
      </w:r>
    </w:p>
    <w:p w14:paraId="77D32FAA" w14:textId="77777777" w:rsidR="00B03868" w:rsidRPr="00B03868" w:rsidRDefault="00B03868">
      <w:pPr>
        <w:pStyle w:val="Odstavekseznama"/>
        <w:numPr>
          <w:ilvl w:val="0"/>
          <w:numId w:val="31"/>
        </w:numPr>
        <w:rPr>
          <w:rFonts w:asciiTheme="minorHAnsi" w:hAnsiTheme="minorHAnsi" w:cs="Arial"/>
          <w:b/>
          <w:bCs/>
          <w:sz w:val="22"/>
        </w:rPr>
      </w:pPr>
    </w:p>
    <w:p w14:paraId="7BD872BB" w14:textId="77777777" w:rsidR="00B03868" w:rsidRPr="00B03868" w:rsidRDefault="00B03868">
      <w:pPr>
        <w:pStyle w:val="Odstavekseznama"/>
        <w:numPr>
          <w:ilvl w:val="0"/>
          <w:numId w:val="31"/>
        </w:numPr>
        <w:jc w:val="right"/>
        <w:rPr>
          <w:rFonts w:asciiTheme="minorHAnsi" w:hAnsiTheme="minorHAnsi" w:cs="Arial"/>
          <w:b/>
          <w:bCs/>
          <w:sz w:val="22"/>
        </w:rPr>
      </w:pPr>
    </w:p>
    <w:p w14:paraId="39B67861" w14:textId="77777777" w:rsidR="00B03868" w:rsidRPr="00B03868" w:rsidRDefault="00B03868">
      <w:pPr>
        <w:pStyle w:val="Odstavekseznama"/>
        <w:numPr>
          <w:ilvl w:val="0"/>
          <w:numId w:val="31"/>
        </w:numPr>
        <w:jc w:val="right"/>
        <w:rPr>
          <w:rFonts w:asciiTheme="minorHAnsi" w:hAnsiTheme="minorHAnsi" w:cs="Arial"/>
          <w:b/>
          <w:bCs/>
          <w:sz w:val="22"/>
        </w:rPr>
      </w:pPr>
    </w:p>
    <w:p w14:paraId="2834F23D" w14:textId="77777777" w:rsidR="00B03868" w:rsidRPr="00B03868" w:rsidRDefault="00B03868">
      <w:pPr>
        <w:pStyle w:val="Odstavekseznama"/>
        <w:numPr>
          <w:ilvl w:val="0"/>
          <w:numId w:val="31"/>
        </w:numPr>
        <w:jc w:val="right"/>
        <w:rPr>
          <w:rFonts w:asciiTheme="minorHAnsi" w:hAnsiTheme="minorHAnsi" w:cs="Arial"/>
          <w:b/>
          <w:bCs/>
          <w:sz w:val="22"/>
        </w:rPr>
      </w:pPr>
    </w:p>
    <w:p w14:paraId="123DCF33" w14:textId="77777777" w:rsidR="00B03868" w:rsidRPr="00B03868" w:rsidRDefault="00B03868">
      <w:pPr>
        <w:pStyle w:val="Odstavekseznama"/>
        <w:numPr>
          <w:ilvl w:val="0"/>
          <w:numId w:val="31"/>
        </w:numPr>
        <w:jc w:val="right"/>
        <w:rPr>
          <w:rFonts w:asciiTheme="minorHAnsi" w:hAnsiTheme="minorHAnsi" w:cs="Arial"/>
          <w:b/>
          <w:bCs/>
          <w:sz w:val="22"/>
        </w:rPr>
      </w:pPr>
    </w:p>
    <w:p w14:paraId="6842A47A" w14:textId="77777777" w:rsidR="00B03868" w:rsidRPr="00B03868" w:rsidRDefault="00B03868">
      <w:pPr>
        <w:pStyle w:val="Odstavekseznama"/>
        <w:numPr>
          <w:ilvl w:val="0"/>
          <w:numId w:val="31"/>
        </w:numPr>
        <w:jc w:val="right"/>
        <w:rPr>
          <w:rFonts w:asciiTheme="minorHAnsi" w:hAnsiTheme="minorHAnsi" w:cs="Arial"/>
          <w:b/>
          <w:bCs/>
          <w:sz w:val="22"/>
        </w:rPr>
      </w:pPr>
    </w:p>
    <w:p w14:paraId="5FACCB10" w14:textId="77777777" w:rsidR="00B03868" w:rsidRPr="00B03868" w:rsidRDefault="00B03868">
      <w:pPr>
        <w:pStyle w:val="Odstavekseznama"/>
        <w:numPr>
          <w:ilvl w:val="0"/>
          <w:numId w:val="31"/>
        </w:numPr>
        <w:jc w:val="right"/>
        <w:rPr>
          <w:rFonts w:asciiTheme="minorHAnsi" w:hAnsiTheme="minorHAnsi" w:cs="Arial"/>
          <w:b/>
          <w:bCs/>
          <w:sz w:val="22"/>
        </w:rPr>
      </w:pPr>
    </w:p>
    <w:p w14:paraId="02F7107D" w14:textId="77777777" w:rsidR="00B03868" w:rsidRPr="00B03868" w:rsidRDefault="00B03868">
      <w:pPr>
        <w:pStyle w:val="Odstavekseznama"/>
        <w:numPr>
          <w:ilvl w:val="0"/>
          <w:numId w:val="31"/>
        </w:numPr>
        <w:jc w:val="right"/>
        <w:rPr>
          <w:rFonts w:asciiTheme="minorHAnsi" w:hAnsiTheme="minorHAnsi" w:cs="Arial"/>
          <w:b/>
          <w:bCs/>
          <w:sz w:val="22"/>
        </w:rPr>
      </w:pPr>
    </w:p>
    <w:p w14:paraId="5B403F8F" w14:textId="77777777" w:rsidR="00B03868" w:rsidRPr="00B03868" w:rsidRDefault="00B03868">
      <w:pPr>
        <w:pStyle w:val="Odstavekseznama"/>
        <w:numPr>
          <w:ilvl w:val="0"/>
          <w:numId w:val="31"/>
        </w:numPr>
        <w:jc w:val="right"/>
        <w:rPr>
          <w:rFonts w:asciiTheme="minorHAnsi" w:hAnsiTheme="minorHAnsi" w:cs="Arial"/>
          <w:b/>
          <w:bCs/>
          <w:sz w:val="22"/>
        </w:rPr>
      </w:pPr>
    </w:p>
    <w:p w14:paraId="4AD33AFA" w14:textId="77777777" w:rsidR="00B03868" w:rsidRPr="00B03868" w:rsidRDefault="00B03868">
      <w:pPr>
        <w:pStyle w:val="Odstavekseznama"/>
        <w:numPr>
          <w:ilvl w:val="0"/>
          <w:numId w:val="31"/>
        </w:numPr>
        <w:jc w:val="right"/>
        <w:rPr>
          <w:rFonts w:asciiTheme="minorHAnsi" w:hAnsiTheme="minorHAnsi" w:cs="Arial"/>
          <w:b/>
          <w:bCs/>
          <w:sz w:val="22"/>
        </w:rPr>
      </w:pPr>
    </w:p>
    <w:p w14:paraId="248A5420" w14:textId="77777777" w:rsidR="00B03868" w:rsidRPr="00B03868" w:rsidRDefault="00B03868">
      <w:pPr>
        <w:pStyle w:val="Odstavekseznama"/>
        <w:numPr>
          <w:ilvl w:val="0"/>
          <w:numId w:val="31"/>
        </w:numPr>
        <w:jc w:val="right"/>
        <w:rPr>
          <w:rFonts w:asciiTheme="minorHAnsi" w:hAnsiTheme="minorHAnsi" w:cs="Arial"/>
          <w:b/>
          <w:bCs/>
          <w:sz w:val="22"/>
        </w:rPr>
      </w:pPr>
    </w:p>
    <w:p w14:paraId="69CA1827" w14:textId="77777777" w:rsidR="00B03868" w:rsidRPr="00B03868" w:rsidRDefault="00B03868">
      <w:pPr>
        <w:pStyle w:val="Odstavekseznama"/>
        <w:numPr>
          <w:ilvl w:val="0"/>
          <w:numId w:val="31"/>
        </w:numPr>
        <w:jc w:val="right"/>
        <w:rPr>
          <w:rFonts w:asciiTheme="minorHAnsi" w:hAnsiTheme="minorHAnsi" w:cs="Arial"/>
          <w:b/>
          <w:bCs/>
          <w:sz w:val="22"/>
        </w:rPr>
      </w:pPr>
    </w:p>
    <w:p w14:paraId="090D89C8" w14:textId="77777777" w:rsidR="00B03868" w:rsidRPr="00B03868" w:rsidRDefault="00B03868">
      <w:pPr>
        <w:pStyle w:val="Odstavekseznama"/>
        <w:numPr>
          <w:ilvl w:val="0"/>
          <w:numId w:val="31"/>
        </w:numPr>
        <w:jc w:val="right"/>
        <w:rPr>
          <w:rFonts w:asciiTheme="minorHAnsi" w:hAnsiTheme="minorHAnsi" w:cs="Arial"/>
          <w:b/>
          <w:bCs/>
          <w:sz w:val="22"/>
        </w:rPr>
      </w:pPr>
    </w:p>
    <w:p w14:paraId="676B6990" w14:textId="77777777" w:rsidR="00B03868" w:rsidRPr="00B03868" w:rsidRDefault="00B03868">
      <w:pPr>
        <w:pStyle w:val="Odstavekseznama"/>
        <w:numPr>
          <w:ilvl w:val="0"/>
          <w:numId w:val="31"/>
        </w:numPr>
        <w:jc w:val="right"/>
        <w:rPr>
          <w:rFonts w:asciiTheme="minorHAnsi" w:hAnsiTheme="minorHAnsi" w:cs="Arial"/>
          <w:b/>
          <w:bCs/>
          <w:sz w:val="22"/>
        </w:rPr>
      </w:pPr>
    </w:p>
    <w:p w14:paraId="0F968E44"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0B4EC73"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F3D3A4C"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BBF4D62"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20FA0C5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13D8743C"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19822858"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515A1E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3281D9A"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6E65359"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69004E39"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00F62075"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4B41A1AA"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510897CA"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01062936"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77152ED2" w14:textId="77777777" w:rsidR="00305479" w:rsidRDefault="00305479" w:rsidP="00EA2AF9">
      <w:pPr>
        <w:autoSpaceDE w:val="0"/>
        <w:autoSpaceDN w:val="0"/>
        <w:adjustRightInd w:val="0"/>
        <w:spacing w:line="240" w:lineRule="auto"/>
        <w:jc w:val="left"/>
        <w:rPr>
          <w:rFonts w:asciiTheme="minorHAnsi" w:hAnsiTheme="minorHAnsi" w:cstheme="minorHAnsi"/>
          <w:color w:val="000000"/>
          <w:sz w:val="22"/>
          <w:lang w:eastAsia="sl-SI"/>
        </w:rPr>
      </w:pPr>
    </w:p>
    <w:p w14:paraId="33CDAC28"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143F606A"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0135A328"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5F2B153F"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743741D6"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3541628E" w14:textId="77777777" w:rsidR="00EA2AF9" w:rsidRP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0A2CB840"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087A5607"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1BE72533" w14:textId="77777777" w:rsidR="00305479" w:rsidRDefault="00305479" w:rsidP="00C83680">
      <w:pPr>
        <w:autoSpaceDE w:val="0"/>
        <w:autoSpaceDN w:val="0"/>
        <w:adjustRightInd w:val="0"/>
        <w:spacing w:line="240" w:lineRule="auto"/>
        <w:jc w:val="left"/>
        <w:rPr>
          <w:rFonts w:asciiTheme="minorHAnsi" w:hAnsiTheme="minorHAnsi" w:cstheme="minorHAnsi"/>
          <w:color w:val="000000"/>
          <w:sz w:val="22"/>
          <w:lang w:eastAsia="sl-SI"/>
        </w:rPr>
      </w:pPr>
    </w:p>
    <w:p w14:paraId="06E57130" w14:textId="77777777" w:rsidR="00C83680" w:rsidRPr="00C83680" w:rsidRDefault="00C83680" w:rsidP="00C83680">
      <w:pPr>
        <w:autoSpaceDE w:val="0"/>
        <w:autoSpaceDN w:val="0"/>
        <w:adjustRightInd w:val="0"/>
        <w:spacing w:line="240" w:lineRule="auto"/>
        <w:jc w:val="left"/>
        <w:rPr>
          <w:rFonts w:asciiTheme="minorHAnsi" w:hAnsiTheme="minorHAnsi" w:cstheme="minorHAnsi"/>
          <w:color w:val="000000"/>
          <w:sz w:val="22"/>
          <w:lang w:eastAsia="sl-SI"/>
        </w:rPr>
      </w:pPr>
    </w:p>
    <w:p w14:paraId="2275E435" w14:textId="77777777" w:rsidR="00305479" w:rsidRDefault="00305479">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16D55234" w14:textId="7889AFA3" w:rsidR="00E25A07" w:rsidRPr="00427C3D" w:rsidRDefault="00316D87" w:rsidP="00E25A07">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E25A07" w:rsidRPr="00427C3D">
        <w:rPr>
          <w:rFonts w:asciiTheme="minorHAnsi" w:hAnsiTheme="minorHAnsi" w:cstheme="minorHAnsi"/>
          <w:color w:val="000000"/>
          <w:sz w:val="22"/>
          <w:lang w:eastAsia="sl-SI"/>
        </w:rPr>
        <w:t xml:space="preserve">predloži obrazec v 1. fazi v zahtevan informacijski sistem </w:t>
      </w:r>
    </w:p>
    <w:p w14:paraId="10BF4719" w14:textId="77777777" w:rsidR="00E25A07" w:rsidRPr="00F22342" w:rsidRDefault="00E25A07">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15173206" w14:textId="77777777" w:rsidR="00E25A07" w:rsidRPr="00427C3D" w:rsidRDefault="00E25A07" w:rsidP="00E25A07">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 xml:space="preserve">Obrazec št. </w:t>
      </w:r>
      <w:r>
        <w:rPr>
          <w:rFonts w:asciiTheme="minorHAnsi" w:hAnsiTheme="minorHAnsi" w:cstheme="minorHAnsi"/>
          <w:b/>
          <w:bCs/>
          <w:color w:val="000000"/>
          <w:sz w:val="22"/>
          <w:lang w:eastAsia="sl-SI"/>
        </w:rPr>
        <w:t>7</w:t>
      </w:r>
    </w:p>
    <w:p w14:paraId="35E6BC8A" w14:textId="77777777" w:rsidR="00E25A07" w:rsidRPr="00FF02DE" w:rsidRDefault="00E25A07" w:rsidP="00E25A07">
      <w:pPr>
        <w:pStyle w:val="EGNavaden"/>
        <w:jc w:val="center"/>
        <w:rPr>
          <w:sz w:val="22"/>
        </w:rPr>
      </w:pPr>
    </w:p>
    <w:p w14:paraId="6FDBC1FD" w14:textId="77777777" w:rsidR="00E25A07" w:rsidRPr="00FF02DE" w:rsidRDefault="00E25A07" w:rsidP="00E25A07">
      <w:pPr>
        <w:pStyle w:val="EGNavaden"/>
        <w:jc w:val="center"/>
        <w:rPr>
          <w:sz w:val="22"/>
        </w:rPr>
      </w:pPr>
    </w:p>
    <w:p w14:paraId="4E81F562" w14:textId="77777777" w:rsidR="00E25A07" w:rsidRDefault="00E25A07" w:rsidP="00E25A07">
      <w:pPr>
        <w:pStyle w:val="EGNavaden"/>
        <w:jc w:val="center"/>
        <w:rPr>
          <w:rFonts w:cstheme="minorHAnsi"/>
          <w:b/>
          <w:bCs/>
          <w:sz w:val="22"/>
        </w:rPr>
      </w:pPr>
      <w:bookmarkStart w:id="0" w:name="_Toc141335185"/>
    </w:p>
    <w:p w14:paraId="6CFCD019" w14:textId="5F22659F" w:rsidR="00E25A07" w:rsidRPr="00FF02DE" w:rsidRDefault="00E25A07" w:rsidP="00E25A07">
      <w:pPr>
        <w:pStyle w:val="EGNavaden"/>
        <w:jc w:val="center"/>
        <w:rPr>
          <w:rFonts w:cstheme="minorHAnsi"/>
          <w:b/>
          <w:bCs/>
          <w:sz w:val="22"/>
        </w:rPr>
      </w:pPr>
      <w:r w:rsidRPr="00FF02DE">
        <w:rPr>
          <w:rFonts w:cstheme="minorHAnsi"/>
          <w:b/>
          <w:bCs/>
          <w:sz w:val="22"/>
        </w:rPr>
        <w:t>Kopija veljavne zavarovalne police</w:t>
      </w:r>
      <w:bookmarkEnd w:id="0"/>
      <w:r w:rsidR="009C4EBD">
        <w:rPr>
          <w:rStyle w:val="Sprotnaopomba-sklic"/>
          <w:rFonts w:cstheme="minorHAnsi"/>
          <w:b/>
          <w:bCs/>
        </w:rPr>
        <w:footnoteReference w:id="2"/>
      </w:r>
    </w:p>
    <w:p w14:paraId="39C83CDA" w14:textId="77777777" w:rsidR="00E25A07" w:rsidRPr="00FF02DE" w:rsidRDefault="00E25A07" w:rsidP="00E25A07">
      <w:pPr>
        <w:pStyle w:val="EGNavaden"/>
        <w:jc w:val="center"/>
        <w:rPr>
          <w:rFonts w:cstheme="minorHAnsi"/>
          <w:b/>
          <w:sz w:val="22"/>
        </w:rPr>
      </w:pPr>
    </w:p>
    <w:p w14:paraId="51D35514" w14:textId="5BBED3A1" w:rsidR="00E25A07" w:rsidRPr="00FF02DE" w:rsidRDefault="00E25A07" w:rsidP="00E25A07">
      <w:pPr>
        <w:pStyle w:val="EGNavaden"/>
        <w:jc w:val="center"/>
        <w:rPr>
          <w:rFonts w:cstheme="minorHAnsi"/>
          <w:sz w:val="22"/>
        </w:rPr>
      </w:pPr>
      <w:r w:rsidRPr="00FF02DE">
        <w:rPr>
          <w:rFonts w:cstheme="minorHAnsi"/>
          <w:b/>
          <w:sz w:val="22"/>
        </w:rPr>
        <w:t xml:space="preserve">(v skladu s točko </w:t>
      </w:r>
      <w:r>
        <w:rPr>
          <w:rFonts w:cstheme="minorHAnsi"/>
          <w:b/>
          <w:sz w:val="22"/>
        </w:rPr>
        <w:t>9</w:t>
      </w:r>
      <w:r w:rsidR="00EA2AF9">
        <w:rPr>
          <w:rFonts w:cstheme="minorHAnsi"/>
          <w:b/>
          <w:sz w:val="22"/>
        </w:rPr>
        <w:t>.1.</w:t>
      </w:r>
      <w:r w:rsidR="00832807">
        <w:rPr>
          <w:rFonts w:cstheme="minorHAnsi"/>
          <w:b/>
          <w:sz w:val="22"/>
        </w:rPr>
        <w:t>4</w:t>
      </w:r>
      <w:r w:rsidRPr="00FF02DE">
        <w:rPr>
          <w:rFonts w:cstheme="minorHAnsi"/>
          <w:b/>
          <w:sz w:val="22"/>
        </w:rPr>
        <w:t>)</w:t>
      </w:r>
    </w:p>
    <w:p w14:paraId="3373D0F5" w14:textId="77777777" w:rsidR="00E25A07" w:rsidRDefault="00E25A07" w:rsidP="00E25A07">
      <w:pPr>
        <w:pStyle w:val="EGNavaden"/>
        <w:jc w:val="center"/>
        <w:rPr>
          <w:sz w:val="22"/>
        </w:rPr>
      </w:pPr>
    </w:p>
    <w:p w14:paraId="4CDFDDF2" w14:textId="77777777" w:rsidR="00832807" w:rsidRDefault="00832807" w:rsidP="00E25A07">
      <w:pPr>
        <w:pStyle w:val="EGNavaden"/>
        <w:jc w:val="center"/>
        <w:rPr>
          <w:sz w:val="22"/>
        </w:rPr>
      </w:pPr>
    </w:p>
    <w:p w14:paraId="4B148D98" w14:textId="77777777" w:rsidR="00832807" w:rsidRDefault="00832807" w:rsidP="00E25A07">
      <w:pPr>
        <w:pStyle w:val="EGNavaden"/>
        <w:jc w:val="center"/>
        <w:rPr>
          <w:sz w:val="22"/>
        </w:rPr>
      </w:pPr>
    </w:p>
    <w:p w14:paraId="15F6A289" w14:textId="77777777" w:rsidR="00832807" w:rsidRDefault="00832807" w:rsidP="00E25A07">
      <w:pPr>
        <w:pStyle w:val="EGNavaden"/>
        <w:jc w:val="center"/>
        <w:rPr>
          <w:sz w:val="22"/>
        </w:rPr>
      </w:pPr>
    </w:p>
    <w:p w14:paraId="16B6E8BC" w14:textId="77777777" w:rsidR="00832807" w:rsidRDefault="00832807" w:rsidP="00E25A07">
      <w:pPr>
        <w:pStyle w:val="EGNavaden"/>
        <w:jc w:val="center"/>
        <w:rPr>
          <w:sz w:val="22"/>
        </w:rPr>
      </w:pPr>
    </w:p>
    <w:p w14:paraId="02A555B9" w14:textId="77777777" w:rsidR="00832807" w:rsidRDefault="00832807" w:rsidP="00E25A07">
      <w:pPr>
        <w:pStyle w:val="EGNavaden"/>
        <w:jc w:val="center"/>
        <w:rPr>
          <w:sz w:val="22"/>
        </w:rPr>
      </w:pPr>
    </w:p>
    <w:p w14:paraId="092F8713" w14:textId="77777777" w:rsidR="00832807" w:rsidRDefault="00832807" w:rsidP="00E25A07">
      <w:pPr>
        <w:pStyle w:val="EGNavaden"/>
        <w:jc w:val="center"/>
        <w:rPr>
          <w:sz w:val="22"/>
        </w:rPr>
      </w:pPr>
    </w:p>
    <w:p w14:paraId="4357637D" w14:textId="77777777" w:rsidR="00832807" w:rsidRDefault="00832807" w:rsidP="00E25A07">
      <w:pPr>
        <w:pStyle w:val="EGNavaden"/>
        <w:jc w:val="center"/>
        <w:rPr>
          <w:sz w:val="22"/>
        </w:rPr>
      </w:pPr>
    </w:p>
    <w:p w14:paraId="67EDF313" w14:textId="77777777" w:rsidR="00832807" w:rsidRDefault="00832807" w:rsidP="00E25A07">
      <w:pPr>
        <w:pStyle w:val="EGNavaden"/>
        <w:jc w:val="center"/>
        <w:rPr>
          <w:sz w:val="22"/>
        </w:rPr>
      </w:pPr>
    </w:p>
    <w:p w14:paraId="587534D5" w14:textId="77777777" w:rsidR="00832807" w:rsidRDefault="00832807" w:rsidP="00E25A07">
      <w:pPr>
        <w:pStyle w:val="EGNavaden"/>
        <w:jc w:val="center"/>
        <w:rPr>
          <w:sz w:val="22"/>
        </w:rPr>
      </w:pPr>
    </w:p>
    <w:p w14:paraId="66CCDD57" w14:textId="77777777" w:rsidR="00832807" w:rsidRDefault="00832807" w:rsidP="00E25A07">
      <w:pPr>
        <w:pStyle w:val="EGNavaden"/>
        <w:jc w:val="center"/>
        <w:rPr>
          <w:sz w:val="22"/>
        </w:rPr>
      </w:pPr>
    </w:p>
    <w:p w14:paraId="2986A60C" w14:textId="77777777" w:rsidR="00832807" w:rsidRDefault="00832807" w:rsidP="00E25A07">
      <w:pPr>
        <w:pStyle w:val="EGNavaden"/>
        <w:jc w:val="center"/>
        <w:rPr>
          <w:sz w:val="22"/>
        </w:rPr>
      </w:pPr>
    </w:p>
    <w:p w14:paraId="75350988" w14:textId="77777777" w:rsidR="00832807" w:rsidRDefault="00832807" w:rsidP="00E25A07">
      <w:pPr>
        <w:pStyle w:val="EGNavaden"/>
        <w:jc w:val="center"/>
        <w:rPr>
          <w:sz w:val="22"/>
        </w:rPr>
      </w:pPr>
    </w:p>
    <w:p w14:paraId="6FB8D4BD" w14:textId="77777777" w:rsidR="00972CBE" w:rsidRDefault="00972CBE" w:rsidP="00E25A07">
      <w:pPr>
        <w:pStyle w:val="EGNavaden"/>
        <w:jc w:val="center"/>
        <w:rPr>
          <w:sz w:val="22"/>
        </w:rPr>
      </w:pPr>
    </w:p>
    <w:p w14:paraId="42CE3FF8" w14:textId="77777777" w:rsidR="00972CBE" w:rsidRDefault="00972CBE" w:rsidP="00E25A07">
      <w:pPr>
        <w:pStyle w:val="EGNavaden"/>
        <w:jc w:val="center"/>
        <w:rPr>
          <w:sz w:val="22"/>
        </w:rPr>
      </w:pPr>
    </w:p>
    <w:p w14:paraId="245118B4" w14:textId="77777777" w:rsidR="00972CBE" w:rsidRDefault="00972CBE" w:rsidP="00E25A07">
      <w:pPr>
        <w:pStyle w:val="EGNavaden"/>
        <w:jc w:val="center"/>
        <w:rPr>
          <w:sz w:val="22"/>
        </w:rPr>
      </w:pPr>
    </w:p>
    <w:p w14:paraId="27D0DB52" w14:textId="77777777" w:rsidR="00972CBE" w:rsidRDefault="00972CBE" w:rsidP="00E25A07">
      <w:pPr>
        <w:pStyle w:val="EGNavaden"/>
        <w:jc w:val="center"/>
        <w:rPr>
          <w:sz w:val="22"/>
        </w:rPr>
      </w:pPr>
    </w:p>
    <w:p w14:paraId="056BFB76" w14:textId="77777777" w:rsidR="00972CBE" w:rsidRDefault="00972CBE" w:rsidP="00E25A07">
      <w:pPr>
        <w:pStyle w:val="EGNavaden"/>
        <w:jc w:val="center"/>
        <w:rPr>
          <w:sz w:val="22"/>
        </w:rPr>
      </w:pPr>
    </w:p>
    <w:p w14:paraId="36AFAFAD" w14:textId="77777777" w:rsidR="00972CBE" w:rsidRDefault="00972CBE" w:rsidP="00E25A07">
      <w:pPr>
        <w:pStyle w:val="EGNavaden"/>
        <w:jc w:val="center"/>
        <w:rPr>
          <w:sz w:val="22"/>
        </w:rPr>
      </w:pPr>
    </w:p>
    <w:p w14:paraId="6DE450B2" w14:textId="77777777" w:rsidR="00972CBE" w:rsidRDefault="00972CBE" w:rsidP="00E25A07">
      <w:pPr>
        <w:pStyle w:val="EGNavaden"/>
        <w:jc w:val="center"/>
        <w:rPr>
          <w:sz w:val="22"/>
        </w:rPr>
      </w:pPr>
    </w:p>
    <w:p w14:paraId="5FCF0C4C" w14:textId="77777777" w:rsidR="00972CBE" w:rsidRDefault="00972CBE" w:rsidP="00E25A07">
      <w:pPr>
        <w:pStyle w:val="EGNavaden"/>
        <w:jc w:val="center"/>
        <w:rPr>
          <w:sz w:val="22"/>
        </w:rPr>
      </w:pPr>
    </w:p>
    <w:p w14:paraId="15442401" w14:textId="77777777" w:rsidR="00972CBE" w:rsidRDefault="00972CBE" w:rsidP="00E25A07">
      <w:pPr>
        <w:pStyle w:val="EGNavaden"/>
        <w:jc w:val="center"/>
        <w:rPr>
          <w:sz w:val="22"/>
        </w:rPr>
      </w:pPr>
    </w:p>
    <w:p w14:paraId="35BA506A" w14:textId="77777777" w:rsidR="00972CBE" w:rsidRDefault="00972CBE" w:rsidP="00E25A07">
      <w:pPr>
        <w:pStyle w:val="EGNavaden"/>
        <w:jc w:val="center"/>
        <w:rPr>
          <w:sz w:val="22"/>
        </w:rPr>
      </w:pPr>
    </w:p>
    <w:p w14:paraId="6ED2029F" w14:textId="77777777" w:rsidR="00972CBE" w:rsidRDefault="00972CBE" w:rsidP="00E25A07">
      <w:pPr>
        <w:pStyle w:val="EGNavaden"/>
        <w:jc w:val="center"/>
        <w:rPr>
          <w:sz w:val="22"/>
        </w:rPr>
      </w:pPr>
    </w:p>
    <w:p w14:paraId="1BCBB929" w14:textId="77777777" w:rsidR="00972CBE" w:rsidRDefault="00972CBE" w:rsidP="00E25A07">
      <w:pPr>
        <w:pStyle w:val="EGNavaden"/>
        <w:jc w:val="center"/>
        <w:rPr>
          <w:sz w:val="22"/>
        </w:rPr>
      </w:pPr>
    </w:p>
    <w:p w14:paraId="6FC431A8" w14:textId="77777777" w:rsidR="00972CBE" w:rsidRDefault="00972CBE" w:rsidP="00E25A07">
      <w:pPr>
        <w:pStyle w:val="EGNavaden"/>
        <w:jc w:val="center"/>
        <w:rPr>
          <w:sz w:val="22"/>
        </w:rPr>
      </w:pPr>
    </w:p>
    <w:p w14:paraId="45CD3756" w14:textId="77777777" w:rsidR="00972CBE" w:rsidRDefault="00972CBE" w:rsidP="00E25A07">
      <w:pPr>
        <w:pStyle w:val="EGNavaden"/>
        <w:jc w:val="center"/>
        <w:rPr>
          <w:sz w:val="22"/>
        </w:rPr>
      </w:pPr>
    </w:p>
    <w:p w14:paraId="53849F69" w14:textId="77777777" w:rsidR="00972CBE" w:rsidRDefault="00972CBE" w:rsidP="00E25A07">
      <w:pPr>
        <w:pStyle w:val="EGNavaden"/>
        <w:jc w:val="center"/>
        <w:rPr>
          <w:sz w:val="22"/>
        </w:rPr>
      </w:pPr>
    </w:p>
    <w:p w14:paraId="720AAA03" w14:textId="77777777" w:rsidR="00972CBE" w:rsidRDefault="00972CBE" w:rsidP="00E25A07">
      <w:pPr>
        <w:pStyle w:val="EGNavaden"/>
        <w:jc w:val="center"/>
        <w:rPr>
          <w:sz w:val="22"/>
        </w:rPr>
      </w:pPr>
    </w:p>
    <w:p w14:paraId="2200AD1B" w14:textId="77777777" w:rsidR="00972CBE" w:rsidRDefault="00972CBE" w:rsidP="00E25A07">
      <w:pPr>
        <w:pStyle w:val="EGNavaden"/>
        <w:jc w:val="center"/>
        <w:rPr>
          <w:sz w:val="22"/>
        </w:rPr>
      </w:pPr>
    </w:p>
    <w:p w14:paraId="65148AF9" w14:textId="77777777" w:rsidR="00972CBE" w:rsidRDefault="00972CBE" w:rsidP="00E25A07">
      <w:pPr>
        <w:pStyle w:val="EGNavaden"/>
        <w:jc w:val="center"/>
        <w:rPr>
          <w:sz w:val="22"/>
        </w:rPr>
      </w:pPr>
    </w:p>
    <w:p w14:paraId="3C290474" w14:textId="77777777" w:rsidR="00D16179" w:rsidRDefault="00D16179" w:rsidP="00E25A07">
      <w:pPr>
        <w:pStyle w:val="EGNavaden"/>
        <w:jc w:val="center"/>
        <w:rPr>
          <w:sz w:val="22"/>
        </w:rPr>
      </w:pPr>
    </w:p>
    <w:p w14:paraId="561BE812" w14:textId="77777777" w:rsidR="00972CBE" w:rsidRDefault="00972CBE" w:rsidP="00E25A07">
      <w:pPr>
        <w:pStyle w:val="EGNavaden"/>
        <w:jc w:val="center"/>
        <w:rPr>
          <w:sz w:val="22"/>
        </w:rPr>
      </w:pPr>
    </w:p>
    <w:p w14:paraId="1D7F44FD" w14:textId="6E67DB96" w:rsidR="008107C1" w:rsidRPr="008107C1" w:rsidRDefault="00316D87" w:rsidP="008107C1">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8107C1" w:rsidRPr="008107C1">
        <w:rPr>
          <w:rFonts w:asciiTheme="minorHAnsi" w:hAnsiTheme="minorHAnsi" w:cstheme="minorHAnsi"/>
          <w:color w:val="000000"/>
          <w:sz w:val="22"/>
          <w:lang w:eastAsia="sl-SI"/>
        </w:rPr>
        <w:t xml:space="preserve">predloži obrazec v 1. fazi v zahtevan informacijski sistem </w:t>
      </w:r>
    </w:p>
    <w:p w14:paraId="36865D4D" w14:textId="77777777" w:rsidR="008107C1" w:rsidRPr="00F22342" w:rsidRDefault="008107C1">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5BB62013" w14:textId="6CA04E7A" w:rsidR="008107C1" w:rsidRPr="008107C1" w:rsidRDefault="008107C1" w:rsidP="008107C1">
      <w:pPr>
        <w:autoSpaceDE w:val="0"/>
        <w:autoSpaceDN w:val="0"/>
        <w:adjustRightInd w:val="0"/>
        <w:spacing w:line="240" w:lineRule="auto"/>
        <w:rPr>
          <w:rFonts w:asciiTheme="minorHAnsi" w:hAnsiTheme="minorHAnsi" w:cstheme="minorHAnsi"/>
          <w:color w:val="000000"/>
          <w:sz w:val="22"/>
          <w:lang w:eastAsia="sl-SI"/>
        </w:rPr>
      </w:pPr>
      <w:r w:rsidRPr="008107C1">
        <w:rPr>
          <w:rFonts w:asciiTheme="minorHAnsi" w:hAnsiTheme="minorHAnsi" w:cstheme="minorHAnsi"/>
          <w:b/>
          <w:bCs/>
          <w:color w:val="000000"/>
          <w:sz w:val="22"/>
          <w:lang w:eastAsia="sl-SI"/>
        </w:rPr>
        <w:t>Obrazec št. 8</w:t>
      </w:r>
      <w:r w:rsidR="00DB35A4">
        <w:rPr>
          <w:rFonts w:asciiTheme="minorHAnsi" w:hAnsiTheme="minorHAnsi" w:cstheme="minorHAnsi"/>
          <w:b/>
          <w:bCs/>
          <w:color w:val="000000"/>
          <w:sz w:val="22"/>
          <w:lang w:eastAsia="sl-SI"/>
        </w:rPr>
        <w:t>a</w:t>
      </w:r>
    </w:p>
    <w:p w14:paraId="3E8E0D96" w14:textId="77777777" w:rsidR="00C26BAD" w:rsidRDefault="00C26BAD" w:rsidP="00C26BAD">
      <w:pPr>
        <w:ind w:left="360"/>
        <w:rPr>
          <w:rFonts w:asciiTheme="minorHAnsi" w:hAnsiTheme="minorHAnsi" w:cstheme="minorHAnsi"/>
          <w:b/>
        </w:rPr>
      </w:pPr>
    </w:p>
    <w:p w14:paraId="7AAE6977" w14:textId="77777777" w:rsidR="00C26BAD" w:rsidRPr="00472C9A" w:rsidRDefault="00C26BAD" w:rsidP="00C26BAD">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1010EDB3" w14:textId="77777777" w:rsidR="00C26BAD" w:rsidRPr="00472C9A" w:rsidRDefault="00C26BAD" w:rsidP="00C26BAD">
      <w:pPr>
        <w:rPr>
          <w:rFonts w:asciiTheme="minorHAnsi" w:hAnsiTheme="minorHAnsi" w:cstheme="minorHAnsi"/>
        </w:rPr>
      </w:pPr>
      <w:r w:rsidRPr="00472C9A">
        <w:rPr>
          <w:rFonts w:asciiTheme="minorHAnsi" w:hAnsiTheme="minorHAnsi" w:cstheme="minorHAnsi"/>
        </w:rPr>
        <w:t>(naziv potrjevalca reference)</w:t>
      </w:r>
    </w:p>
    <w:p w14:paraId="747B9C0E" w14:textId="77777777" w:rsidR="00C26BAD" w:rsidRPr="00472C9A" w:rsidRDefault="00C26BAD" w:rsidP="00C26BAD">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451EAF7C" w14:textId="77777777" w:rsidR="00C26BAD" w:rsidRPr="00472C9A" w:rsidRDefault="00C26BAD" w:rsidP="00C26BAD">
      <w:pPr>
        <w:rPr>
          <w:rFonts w:asciiTheme="minorHAnsi" w:hAnsiTheme="minorHAnsi" w:cstheme="minorHAnsi"/>
        </w:rPr>
      </w:pPr>
      <w:r w:rsidRPr="00472C9A">
        <w:rPr>
          <w:rFonts w:asciiTheme="minorHAnsi" w:hAnsiTheme="minorHAnsi" w:cstheme="minorHAnsi"/>
        </w:rPr>
        <w:t>(naslov potrjevalca reference)</w:t>
      </w:r>
    </w:p>
    <w:p w14:paraId="453EFF30" w14:textId="77777777" w:rsidR="00C26BAD" w:rsidRPr="00472C9A" w:rsidRDefault="00C26BAD" w:rsidP="00C26BAD">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1CD0B7CB" w14:textId="77777777" w:rsidR="00C26BAD" w:rsidRPr="00472C9A" w:rsidRDefault="00C26BAD" w:rsidP="00C26BAD">
      <w:pPr>
        <w:rPr>
          <w:rFonts w:asciiTheme="minorHAnsi" w:hAnsiTheme="minorHAnsi" w:cstheme="minorHAnsi"/>
        </w:rPr>
      </w:pPr>
      <w:r w:rsidRPr="00472C9A">
        <w:rPr>
          <w:rFonts w:asciiTheme="minorHAnsi" w:hAnsiTheme="minorHAnsi" w:cstheme="minorHAnsi"/>
        </w:rPr>
        <w:t>(pošta in naziv pošte potrjevalca reference)</w:t>
      </w:r>
    </w:p>
    <w:p w14:paraId="0E27BB0B" w14:textId="77777777" w:rsidR="00C26BAD" w:rsidRPr="007570E0" w:rsidRDefault="00C26BAD" w:rsidP="007570E0">
      <w:pPr>
        <w:spacing w:after="200" w:line="276" w:lineRule="auto"/>
        <w:rPr>
          <w:rFonts w:asciiTheme="minorHAnsi" w:hAnsiTheme="minorHAnsi" w:cstheme="minorHAnsi"/>
          <w:b/>
        </w:rPr>
      </w:pPr>
    </w:p>
    <w:p w14:paraId="253F55BC" w14:textId="59D33EC2" w:rsidR="00C26BAD" w:rsidRPr="008A280D" w:rsidRDefault="00C26BAD">
      <w:pPr>
        <w:pStyle w:val="Odstavekseznama"/>
        <w:numPr>
          <w:ilvl w:val="0"/>
          <w:numId w:val="31"/>
        </w:numPr>
        <w:autoSpaceDE w:val="0"/>
        <w:autoSpaceDN w:val="0"/>
        <w:adjustRightInd w:val="0"/>
        <w:spacing w:after="200" w:line="276" w:lineRule="auto"/>
        <w:jc w:val="center"/>
        <w:rPr>
          <w:rFonts w:asciiTheme="minorHAnsi" w:hAnsiTheme="minorHAnsi" w:cstheme="minorHAnsi"/>
          <w:b/>
          <w:sz w:val="22"/>
        </w:rPr>
      </w:pPr>
      <w:r w:rsidRPr="008A280D">
        <w:rPr>
          <w:rFonts w:asciiTheme="minorHAnsi" w:hAnsiTheme="minorHAnsi" w:cstheme="minorHAnsi"/>
          <w:b/>
          <w:sz w:val="22"/>
        </w:rPr>
        <w:t>REFERENČNO POTRDILO</w:t>
      </w:r>
      <w:r w:rsidR="008375B6">
        <w:rPr>
          <w:rFonts w:asciiTheme="minorHAnsi" w:hAnsiTheme="minorHAnsi" w:cstheme="minorHAnsi"/>
          <w:b/>
          <w:sz w:val="22"/>
        </w:rPr>
        <w:t xml:space="preserve"> Z</w:t>
      </w:r>
      <w:r w:rsidR="00EC0F5A">
        <w:rPr>
          <w:rFonts w:asciiTheme="minorHAnsi" w:hAnsiTheme="minorHAnsi" w:cstheme="minorHAnsi"/>
          <w:b/>
          <w:sz w:val="22"/>
        </w:rPr>
        <w:t xml:space="preserve">A DEJANSKEGA IZVAJALCA </w:t>
      </w:r>
      <w:r w:rsidR="00012092">
        <w:rPr>
          <w:rFonts w:asciiTheme="minorHAnsi" w:hAnsiTheme="minorHAnsi" w:cstheme="minorHAnsi"/>
          <w:b/>
          <w:sz w:val="22"/>
        </w:rPr>
        <w:t>RAZPISANIH</w:t>
      </w:r>
      <w:r w:rsidR="00EC0F5A">
        <w:rPr>
          <w:rFonts w:asciiTheme="minorHAnsi" w:hAnsiTheme="minorHAnsi" w:cstheme="minorHAnsi"/>
          <w:b/>
          <w:sz w:val="22"/>
        </w:rPr>
        <w:t xml:space="preserve"> DEL</w:t>
      </w:r>
      <w:r w:rsidRPr="008A280D">
        <w:rPr>
          <w:rStyle w:val="Sprotnaopomba-sklic"/>
          <w:rFonts w:asciiTheme="minorHAnsi" w:hAnsiTheme="minorHAnsi" w:cstheme="minorHAnsi"/>
          <w:b/>
          <w:sz w:val="22"/>
        </w:rPr>
        <w:footnoteReference w:id="3"/>
      </w:r>
      <w:r w:rsidRPr="008A280D">
        <w:rPr>
          <w:rFonts w:asciiTheme="minorHAnsi" w:hAnsiTheme="minorHAnsi" w:cstheme="minorHAnsi"/>
          <w:b/>
          <w:sz w:val="22"/>
        </w:rPr>
        <w:t xml:space="preserve"> </w:t>
      </w:r>
    </w:p>
    <w:p w14:paraId="43C7F81B" w14:textId="77777777" w:rsidR="007570E0" w:rsidRDefault="007570E0" w:rsidP="00C26BAD">
      <w:pPr>
        <w:autoSpaceDE w:val="0"/>
        <w:autoSpaceDN w:val="0"/>
        <w:adjustRightInd w:val="0"/>
        <w:rPr>
          <w:rFonts w:asciiTheme="minorHAnsi" w:hAnsiTheme="minorHAnsi" w:cstheme="minorHAnsi"/>
          <w:sz w:val="22"/>
        </w:rPr>
      </w:pPr>
    </w:p>
    <w:p w14:paraId="09C8E4BE" w14:textId="55B960EB" w:rsidR="00C26BAD" w:rsidRPr="00931FC1" w:rsidRDefault="00C26BAD" w:rsidP="00C26BAD">
      <w:pPr>
        <w:autoSpaceDE w:val="0"/>
        <w:autoSpaceDN w:val="0"/>
        <w:adjustRightInd w:val="0"/>
        <w:rPr>
          <w:rFonts w:asciiTheme="minorHAnsi" w:hAnsiTheme="minorHAnsi" w:cstheme="minorHAnsi"/>
          <w:sz w:val="22"/>
        </w:rPr>
      </w:pPr>
      <w:r w:rsidRPr="00931FC1">
        <w:rPr>
          <w:rFonts w:asciiTheme="minorHAnsi" w:hAnsiTheme="minorHAnsi" w:cstheme="minorHAnsi"/>
          <w:sz w:val="22"/>
        </w:rPr>
        <w:t>Izjavljamo, da je družba</w:t>
      </w:r>
    </w:p>
    <w:p w14:paraId="7AFBFF86" w14:textId="77777777" w:rsidR="00C26BAD" w:rsidRPr="00931FC1" w:rsidRDefault="00C26BAD" w:rsidP="00C26BAD">
      <w:pPr>
        <w:autoSpaceDE w:val="0"/>
        <w:autoSpaceDN w:val="0"/>
        <w:adjustRightInd w:val="0"/>
        <w:rPr>
          <w:rFonts w:asciiTheme="minorHAnsi" w:hAnsiTheme="minorHAnsi" w:cstheme="minorHAnsi"/>
          <w:sz w:val="22"/>
        </w:rPr>
      </w:pPr>
    </w:p>
    <w:p w14:paraId="3086A1DB" w14:textId="77777777" w:rsidR="00C26BAD" w:rsidRPr="00FD6696" w:rsidRDefault="00C26BAD" w:rsidP="00C26BAD">
      <w:pPr>
        <w:autoSpaceDE w:val="0"/>
        <w:autoSpaceDN w:val="0"/>
        <w:adjustRightInd w:val="0"/>
        <w:rPr>
          <w:rFonts w:asciiTheme="minorHAnsi" w:hAnsiTheme="minorHAnsi" w:cstheme="minorHAnsi"/>
          <w:sz w:val="22"/>
        </w:rPr>
      </w:pPr>
      <w:r w:rsidRPr="00FD6696">
        <w:rPr>
          <w:rFonts w:asciiTheme="minorHAnsi" w:hAnsiTheme="minorHAnsi" w:cstheme="minorHAnsi"/>
          <w:sz w:val="22"/>
        </w:rPr>
        <w:t>__________________________________________________________________________</w:t>
      </w:r>
    </w:p>
    <w:p w14:paraId="37FC10DF" w14:textId="50F00ACF" w:rsidR="00C26BAD" w:rsidRPr="00FD6696" w:rsidRDefault="00C26BAD" w:rsidP="00C26BAD">
      <w:pPr>
        <w:autoSpaceDE w:val="0"/>
        <w:autoSpaceDN w:val="0"/>
        <w:adjustRightInd w:val="0"/>
        <w:rPr>
          <w:rFonts w:asciiTheme="minorHAnsi" w:hAnsiTheme="minorHAnsi" w:cstheme="minorHAnsi"/>
          <w:sz w:val="22"/>
        </w:rPr>
      </w:pPr>
      <w:r w:rsidRPr="00FD6696">
        <w:rPr>
          <w:rFonts w:asciiTheme="minorHAnsi" w:hAnsiTheme="minorHAnsi" w:cstheme="minorHAnsi"/>
          <w:sz w:val="22"/>
        </w:rPr>
        <w:t>za našo družbo izvedla naslednja dela:</w:t>
      </w:r>
    </w:p>
    <w:p w14:paraId="5C200B55" w14:textId="77777777" w:rsidR="00C26BAD" w:rsidRPr="00FD6696" w:rsidRDefault="00C26BAD" w:rsidP="00C26BAD">
      <w:pPr>
        <w:autoSpaceDE w:val="0"/>
        <w:autoSpaceDN w:val="0"/>
        <w:adjustRightInd w:val="0"/>
        <w:rPr>
          <w:rFonts w:asciiTheme="minorHAnsi" w:hAnsiTheme="minorHAnsi" w:cstheme="minorHAnsi"/>
          <w:sz w:val="22"/>
        </w:rPr>
      </w:pPr>
    </w:p>
    <w:p w14:paraId="545FB14A" w14:textId="77777777" w:rsidR="00C26BAD" w:rsidRPr="00D902F2" w:rsidRDefault="00C26BAD">
      <w:pPr>
        <w:pStyle w:val="Odstavekseznama"/>
        <w:numPr>
          <w:ilvl w:val="0"/>
          <w:numId w:val="35"/>
        </w:numPr>
        <w:autoSpaceDE w:val="0"/>
        <w:autoSpaceDN w:val="0"/>
        <w:adjustRightInd w:val="0"/>
        <w:spacing w:after="200" w:line="276" w:lineRule="auto"/>
        <w:rPr>
          <w:rFonts w:asciiTheme="minorHAnsi" w:hAnsiTheme="minorHAnsi" w:cstheme="minorHAnsi"/>
          <w:sz w:val="22"/>
        </w:rPr>
      </w:pPr>
      <w:r w:rsidRPr="00D902F2">
        <w:rPr>
          <w:rFonts w:asciiTheme="minorHAnsi" w:hAnsiTheme="minorHAnsi" w:cstheme="minorHAnsi"/>
          <w:sz w:val="22"/>
        </w:rPr>
        <w:t>Pogodba/naročilo št. in predmet naročila: ____________________________________________</w:t>
      </w:r>
    </w:p>
    <w:p w14:paraId="72302DE4" w14:textId="77777777" w:rsidR="007570E0" w:rsidRDefault="007570E0" w:rsidP="007570E0">
      <w:pPr>
        <w:pStyle w:val="Odstavekseznama"/>
        <w:autoSpaceDE w:val="0"/>
        <w:autoSpaceDN w:val="0"/>
        <w:adjustRightInd w:val="0"/>
        <w:spacing w:after="200" w:line="276" w:lineRule="auto"/>
        <w:ind w:left="360"/>
        <w:rPr>
          <w:rFonts w:asciiTheme="minorHAnsi" w:hAnsiTheme="minorHAnsi" w:cstheme="minorHAnsi"/>
          <w:sz w:val="22"/>
        </w:rPr>
      </w:pPr>
    </w:p>
    <w:p w14:paraId="4203C5B5" w14:textId="055D952A" w:rsidR="009E6313" w:rsidRDefault="009E6313" w:rsidP="009E6313">
      <w:pPr>
        <w:pStyle w:val="Odstavekseznama"/>
        <w:numPr>
          <w:ilvl w:val="0"/>
          <w:numId w:val="35"/>
        </w:numPr>
        <w:autoSpaceDE w:val="0"/>
        <w:autoSpaceDN w:val="0"/>
        <w:adjustRightInd w:val="0"/>
        <w:spacing w:after="200" w:line="276" w:lineRule="auto"/>
        <w:rPr>
          <w:rFonts w:asciiTheme="minorHAnsi" w:hAnsiTheme="minorHAnsi" w:cstheme="minorHAnsi"/>
          <w:sz w:val="22"/>
        </w:rPr>
      </w:pPr>
      <w:r>
        <w:rPr>
          <w:rFonts w:asciiTheme="minorHAnsi" w:hAnsiTheme="minorHAnsi" w:cstheme="minorHAnsi"/>
          <w:sz w:val="22"/>
        </w:rPr>
        <w:t>Izvedena dela</w:t>
      </w:r>
      <w:r w:rsidR="00A933FB">
        <w:rPr>
          <w:rFonts w:asciiTheme="minorHAnsi" w:hAnsiTheme="minorHAnsi" w:cstheme="minorHAnsi"/>
          <w:sz w:val="22"/>
        </w:rPr>
        <w:t xml:space="preserve"> </w:t>
      </w:r>
      <w:r w:rsidR="00A933FB" w:rsidRPr="00A933FB">
        <w:rPr>
          <w:rFonts w:asciiTheme="minorHAnsi" w:hAnsiTheme="minorHAnsi" w:cstheme="minorHAnsi"/>
          <w:i/>
          <w:iCs/>
          <w:sz w:val="22"/>
        </w:rPr>
        <w:t>(</w:t>
      </w:r>
      <w:r w:rsidR="00CD4889">
        <w:rPr>
          <w:rFonts w:asciiTheme="minorHAnsi" w:hAnsiTheme="minorHAnsi" w:cstheme="minorHAnsi"/>
          <w:i/>
          <w:iCs/>
          <w:sz w:val="22"/>
        </w:rPr>
        <w:t xml:space="preserve">označite in </w:t>
      </w:r>
      <w:r w:rsidR="00A933FB" w:rsidRPr="00A933FB">
        <w:rPr>
          <w:rFonts w:asciiTheme="minorHAnsi" w:hAnsiTheme="minorHAnsi" w:cstheme="minorHAnsi"/>
          <w:i/>
          <w:iCs/>
          <w:sz w:val="22"/>
        </w:rPr>
        <w:t>izpolnite ustrezne točke)</w:t>
      </w:r>
      <w:r>
        <w:rPr>
          <w:rFonts w:asciiTheme="minorHAnsi" w:hAnsiTheme="minorHAnsi" w:cstheme="minorHAnsi"/>
          <w:sz w:val="22"/>
        </w:rPr>
        <w:t xml:space="preserve">: </w:t>
      </w:r>
    </w:p>
    <w:p w14:paraId="0AFD5B0B" w14:textId="24EF952C" w:rsidR="009B6436" w:rsidRDefault="009E6313" w:rsidP="009E6313">
      <w:pPr>
        <w:pStyle w:val="Odstavekseznama"/>
        <w:numPr>
          <w:ilvl w:val="1"/>
          <w:numId w:val="35"/>
        </w:numPr>
        <w:autoSpaceDE w:val="0"/>
        <w:autoSpaceDN w:val="0"/>
        <w:adjustRightInd w:val="0"/>
        <w:spacing w:after="200" w:line="276" w:lineRule="auto"/>
        <w:rPr>
          <w:rFonts w:asciiTheme="minorHAnsi" w:hAnsiTheme="minorHAnsi" w:cstheme="minorHAnsi"/>
          <w:sz w:val="22"/>
        </w:rPr>
      </w:pPr>
      <w:proofErr w:type="spellStart"/>
      <w:r w:rsidRPr="009E6313">
        <w:rPr>
          <w:rFonts w:asciiTheme="minorHAnsi" w:hAnsiTheme="minorHAnsi" w:cstheme="minorHAnsi"/>
          <w:sz w:val="22"/>
        </w:rPr>
        <w:t>jeklomontažna</w:t>
      </w:r>
      <w:proofErr w:type="spellEnd"/>
      <w:r w:rsidRPr="009E6313">
        <w:rPr>
          <w:rFonts w:asciiTheme="minorHAnsi" w:hAnsiTheme="minorHAnsi" w:cstheme="minorHAnsi"/>
          <w:sz w:val="22"/>
        </w:rPr>
        <w:t xml:space="preserve"> dela na daljnovodu napetostnega nivoja </w:t>
      </w:r>
      <w:r>
        <w:rPr>
          <w:rFonts w:asciiTheme="minorHAnsi" w:hAnsiTheme="minorHAnsi" w:cstheme="minorHAnsi"/>
          <w:sz w:val="22"/>
        </w:rPr>
        <w:t>_____</w:t>
      </w:r>
      <w:r w:rsidR="00A933FB">
        <w:rPr>
          <w:rFonts w:asciiTheme="minorHAnsi" w:hAnsiTheme="minorHAnsi" w:cstheme="minorHAnsi"/>
          <w:sz w:val="22"/>
        </w:rPr>
        <w:t xml:space="preserve"> (110 ali več)</w:t>
      </w:r>
      <w:r w:rsidRPr="009E6313">
        <w:rPr>
          <w:rFonts w:asciiTheme="minorHAnsi" w:hAnsiTheme="minorHAnsi" w:cstheme="minorHAnsi"/>
          <w:sz w:val="22"/>
        </w:rPr>
        <w:t xml:space="preserve"> kV, </w:t>
      </w:r>
      <w:r>
        <w:rPr>
          <w:rFonts w:asciiTheme="minorHAnsi" w:hAnsiTheme="minorHAnsi" w:cstheme="minorHAnsi"/>
          <w:sz w:val="22"/>
        </w:rPr>
        <w:t xml:space="preserve">in so obsegala </w:t>
      </w:r>
      <w:r w:rsidRPr="009E6313">
        <w:rPr>
          <w:rFonts w:asciiTheme="minorHAnsi" w:hAnsiTheme="minorHAnsi" w:cstheme="minorHAnsi"/>
          <w:sz w:val="22"/>
        </w:rPr>
        <w:t xml:space="preserve">izvedbo </w:t>
      </w:r>
      <w:proofErr w:type="spellStart"/>
      <w:r w:rsidRPr="009E6313">
        <w:rPr>
          <w:rFonts w:asciiTheme="minorHAnsi" w:hAnsiTheme="minorHAnsi" w:cstheme="minorHAnsi"/>
          <w:sz w:val="22"/>
        </w:rPr>
        <w:t>jeklomontažnih</w:t>
      </w:r>
      <w:proofErr w:type="spellEnd"/>
      <w:r w:rsidRPr="009E6313">
        <w:rPr>
          <w:rFonts w:asciiTheme="minorHAnsi" w:hAnsiTheme="minorHAnsi" w:cstheme="minorHAnsi"/>
          <w:sz w:val="22"/>
        </w:rPr>
        <w:t xml:space="preserve"> del na </w:t>
      </w:r>
      <w:r>
        <w:rPr>
          <w:rFonts w:asciiTheme="minorHAnsi" w:hAnsiTheme="minorHAnsi" w:cstheme="minorHAnsi"/>
          <w:sz w:val="22"/>
        </w:rPr>
        <w:t>_______</w:t>
      </w:r>
      <w:r w:rsidRPr="009E6313">
        <w:rPr>
          <w:rFonts w:asciiTheme="minorHAnsi" w:hAnsiTheme="minorHAnsi" w:cstheme="minorHAnsi"/>
          <w:sz w:val="22"/>
        </w:rPr>
        <w:t xml:space="preserve"> stojnih mestih. </w:t>
      </w:r>
    </w:p>
    <w:p w14:paraId="10BCA9E5" w14:textId="0CCB0D65" w:rsidR="009B6436" w:rsidRDefault="009E6313" w:rsidP="009B6436">
      <w:pPr>
        <w:pStyle w:val="Odstavekseznama"/>
        <w:autoSpaceDE w:val="0"/>
        <w:autoSpaceDN w:val="0"/>
        <w:adjustRightInd w:val="0"/>
        <w:spacing w:after="200" w:line="276" w:lineRule="auto"/>
        <w:ind w:left="1080"/>
        <w:rPr>
          <w:rFonts w:asciiTheme="minorHAnsi" w:hAnsiTheme="minorHAnsi" w:cstheme="minorHAnsi"/>
          <w:sz w:val="22"/>
        </w:rPr>
      </w:pPr>
      <w:r w:rsidRPr="009E6313">
        <w:rPr>
          <w:rFonts w:asciiTheme="minorHAnsi" w:hAnsiTheme="minorHAnsi" w:cstheme="minorHAnsi"/>
          <w:sz w:val="22"/>
        </w:rPr>
        <w:t xml:space="preserve">Dela </w:t>
      </w:r>
      <w:r>
        <w:rPr>
          <w:rFonts w:asciiTheme="minorHAnsi" w:hAnsiTheme="minorHAnsi" w:cstheme="minorHAnsi"/>
          <w:sz w:val="22"/>
        </w:rPr>
        <w:t>s</w:t>
      </w:r>
      <w:r w:rsidRPr="009E6313">
        <w:rPr>
          <w:rFonts w:asciiTheme="minorHAnsi" w:hAnsiTheme="minorHAnsi" w:cstheme="minorHAnsi"/>
          <w:sz w:val="22"/>
        </w:rPr>
        <w:t>o zajema</w:t>
      </w:r>
      <w:r>
        <w:rPr>
          <w:rFonts w:asciiTheme="minorHAnsi" w:hAnsiTheme="minorHAnsi" w:cstheme="minorHAnsi"/>
          <w:sz w:val="22"/>
        </w:rPr>
        <w:t>la</w:t>
      </w:r>
      <w:r w:rsidRPr="009E6313">
        <w:rPr>
          <w:rFonts w:asciiTheme="minorHAnsi" w:hAnsiTheme="minorHAnsi" w:cstheme="minorHAnsi"/>
          <w:sz w:val="22"/>
        </w:rPr>
        <w:t xml:space="preserve"> montažo jeklenih konstrukcij do prve etaže daljnovodnega stebra</w:t>
      </w:r>
      <w:r w:rsidR="00715B2A">
        <w:rPr>
          <w:rFonts w:asciiTheme="minorHAnsi" w:hAnsiTheme="minorHAnsi" w:cstheme="minorHAnsi"/>
          <w:sz w:val="22"/>
        </w:rPr>
        <w:t>: DA  NE</w:t>
      </w:r>
      <w:r w:rsidRPr="009E6313">
        <w:rPr>
          <w:rFonts w:asciiTheme="minorHAnsi" w:hAnsiTheme="minorHAnsi" w:cstheme="minorHAnsi"/>
          <w:sz w:val="22"/>
        </w:rPr>
        <w:t xml:space="preserve"> </w:t>
      </w:r>
    </w:p>
    <w:p w14:paraId="4BE63AB8" w14:textId="77777777" w:rsidR="00D84D19" w:rsidRDefault="009B6436" w:rsidP="009B6436">
      <w:pPr>
        <w:pStyle w:val="Odstavekseznama"/>
        <w:autoSpaceDE w:val="0"/>
        <w:autoSpaceDN w:val="0"/>
        <w:adjustRightInd w:val="0"/>
        <w:spacing w:after="200" w:line="276" w:lineRule="auto"/>
        <w:ind w:left="1080"/>
        <w:rPr>
          <w:rFonts w:asciiTheme="minorHAnsi" w:hAnsiTheme="minorHAnsi" w:cstheme="minorHAnsi"/>
          <w:sz w:val="22"/>
        </w:rPr>
      </w:pPr>
      <w:r>
        <w:rPr>
          <w:rFonts w:asciiTheme="minorHAnsi" w:hAnsiTheme="minorHAnsi" w:cstheme="minorHAnsi"/>
          <w:sz w:val="22"/>
        </w:rPr>
        <w:t xml:space="preserve">Dela so bila </w:t>
      </w:r>
      <w:r w:rsidR="009E6313" w:rsidRPr="009E6313">
        <w:rPr>
          <w:rFonts w:asciiTheme="minorHAnsi" w:hAnsiTheme="minorHAnsi" w:cstheme="minorHAnsi"/>
          <w:sz w:val="22"/>
        </w:rPr>
        <w:t xml:space="preserve">izvedena pod </w:t>
      </w:r>
      <w:r w:rsidR="00D84D19">
        <w:rPr>
          <w:rFonts w:asciiTheme="minorHAnsi" w:hAnsiTheme="minorHAnsi" w:cstheme="minorHAnsi"/>
          <w:sz w:val="22"/>
        </w:rPr>
        <w:t xml:space="preserve">drugim </w:t>
      </w:r>
      <w:r w:rsidR="009E6313" w:rsidRPr="009E6313">
        <w:rPr>
          <w:rFonts w:asciiTheme="minorHAnsi" w:hAnsiTheme="minorHAnsi" w:cstheme="minorHAnsi"/>
          <w:sz w:val="22"/>
        </w:rPr>
        <w:t>daljnovodom, ki je bil v obratovanju oz. pod napetostjo</w:t>
      </w:r>
      <w:r w:rsidR="00715B2A">
        <w:rPr>
          <w:rFonts w:asciiTheme="minorHAnsi" w:hAnsiTheme="minorHAnsi" w:cstheme="minorHAnsi"/>
          <w:sz w:val="22"/>
        </w:rPr>
        <w:t xml:space="preserve">: </w:t>
      </w:r>
    </w:p>
    <w:p w14:paraId="10F06753" w14:textId="20573057" w:rsidR="009E6313" w:rsidRDefault="00715B2A" w:rsidP="00D84D19">
      <w:pPr>
        <w:pStyle w:val="Odstavekseznama"/>
        <w:autoSpaceDE w:val="0"/>
        <w:autoSpaceDN w:val="0"/>
        <w:adjustRightInd w:val="0"/>
        <w:spacing w:after="200" w:line="276" w:lineRule="auto"/>
        <w:ind w:left="8160"/>
        <w:rPr>
          <w:rFonts w:asciiTheme="minorHAnsi" w:hAnsiTheme="minorHAnsi" w:cstheme="minorHAnsi"/>
          <w:sz w:val="22"/>
        </w:rPr>
      </w:pPr>
      <w:r>
        <w:rPr>
          <w:rFonts w:asciiTheme="minorHAnsi" w:hAnsiTheme="minorHAnsi" w:cstheme="minorHAnsi"/>
          <w:sz w:val="22"/>
        </w:rPr>
        <w:t>DA  NE</w:t>
      </w:r>
    </w:p>
    <w:p w14:paraId="7CF15F13" w14:textId="77777777" w:rsidR="00D16179" w:rsidRDefault="00D16179" w:rsidP="00D84D19">
      <w:pPr>
        <w:pStyle w:val="Odstavekseznama"/>
        <w:autoSpaceDE w:val="0"/>
        <w:autoSpaceDN w:val="0"/>
        <w:adjustRightInd w:val="0"/>
        <w:spacing w:after="200" w:line="276" w:lineRule="auto"/>
        <w:ind w:left="8160"/>
        <w:rPr>
          <w:rFonts w:asciiTheme="minorHAnsi" w:hAnsiTheme="minorHAnsi" w:cstheme="minorHAnsi"/>
          <w:sz w:val="22"/>
        </w:rPr>
      </w:pPr>
    </w:p>
    <w:p w14:paraId="5255705D" w14:textId="4A60ADBC" w:rsidR="009E6313" w:rsidRDefault="009E6313" w:rsidP="009E6313">
      <w:pPr>
        <w:pStyle w:val="Odstavekseznama"/>
        <w:numPr>
          <w:ilvl w:val="1"/>
          <w:numId w:val="35"/>
        </w:numPr>
        <w:autoSpaceDE w:val="0"/>
        <w:autoSpaceDN w:val="0"/>
        <w:adjustRightInd w:val="0"/>
        <w:spacing w:after="200" w:line="276" w:lineRule="auto"/>
        <w:rPr>
          <w:rFonts w:asciiTheme="minorHAnsi" w:hAnsiTheme="minorHAnsi" w:cstheme="minorHAnsi"/>
          <w:sz w:val="22"/>
        </w:rPr>
      </w:pPr>
      <w:proofErr w:type="spellStart"/>
      <w:r w:rsidRPr="009E6313">
        <w:rPr>
          <w:rFonts w:asciiTheme="minorHAnsi" w:hAnsiTheme="minorHAnsi" w:cstheme="minorHAnsi"/>
          <w:sz w:val="22"/>
        </w:rPr>
        <w:t>elektromontažna</w:t>
      </w:r>
      <w:proofErr w:type="spellEnd"/>
      <w:r w:rsidRPr="009E6313">
        <w:rPr>
          <w:rFonts w:asciiTheme="minorHAnsi" w:hAnsiTheme="minorHAnsi" w:cstheme="minorHAnsi"/>
          <w:sz w:val="22"/>
        </w:rPr>
        <w:t xml:space="preserve"> dela (montaža vodnikov</w:t>
      </w:r>
      <w:r w:rsidR="002D2EF6">
        <w:rPr>
          <w:rFonts w:asciiTheme="minorHAnsi" w:hAnsiTheme="minorHAnsi" w:cstheme="minorHAnsi"/>
          <w:sz w:val="22"/>
        </w:rPr>
        <w:t>, izolacije</w:t>
      </w:r>
      <w:r w:rsidRPr="009E6313">
        <w:rPr>
          <w:rFonts w:asciiTheme="minorHAnsi" w:hAnsiTheme="minorHAnsi" w:cstheme="minorHAnsi"/>
          <w:sz w:val="22"/>
        </w:rPr>
        <w:t xml:space="preserve"> in obesne opreme) in </w:t>
      </w:r>
      <w:proofErr w:type="spellStart"/>
      <w:r w:rsidRPr="009E6313">
        <w:rPr>
          <w:rFonts w:asciiTheme="minorHAnsi" w:hAnsiTheme="minorHAnsi" w:cstheme="minorHAnsi"/>
          <w:sz w:val="22"/>
        </w:rPr>
        <w:t>elektromontažna</w:t>
      </w:r>
      <w:proofErr w:type="spellEnd"/>
      <w:r w:rsidRPr="009E6313">
        <w:rPr>
          <w:rFonts w:asciiTheme="minorHAnsi" w:hAnsiTheme="minorHAnsi" w:cstheme="minorHAnsi"/>
          <w:sz w:val="22"/>
        </w:rPr>
        <w:t xml:space="preserve"> dela OPGW s pripadajočo opremo na daljnovodu napetostnega nivoja </w:t>
      </w:r>
      <w:r w:rsidR="00A933FB">
        <w:rPr>
          <w:rFonts w:asciiTheme="minorHAnsi" w:hAnsiTheme="minorHAnsi" w:cstheme="minorHAnsi"/>
          <w:sz w:val="22"/>
        </w:rPr>
        <w:t>_____ (</w:t>
      </w:r>
      <w:r w:rsidRPr="009E6313">
        <w:rPr>
          <w:rFonts w:asciiTheme="minorHAnsi" w:hAnsiTheme="minorHAnsi" w:cstheme="minorHAnsi"/>
          <w:sz w:val="22"/>
        </w:rPr>
        <w:t>11</w:t>
      </w:r>
      <w:r w:rsidR="00A933FB">
        <w:rPr>
          <w:rFonts w:asciiTheme="minorHAnsi" w:hAnsiTheme="minorHAnsi" w:cstheme="minorHAnsi"/>
          <w:sz w:val="22"/>
        </w:rPr>
        <w:t>0</w:t>
      </w:r>
      <w:r w:rsidRPr="009E6313">
        <w:rPr>
          <w:rFonts w:asciiTheme="minorHAnsi" w:hAnsiTheme="minorHAnsi" w:cstheme="minorHAnsi"/>
          <w:sz w:val="22"/>
        </w:rPr>
        <w:t xml:space="preserve"> ali več</w:t>
      </w:r>
      <w:r w:rsidR="00A933FB">
        <w:rPr>
          <w:rFonts w:asciiTheme="minorHAnsi" w:hAnsiTheme="minorHAnsi" w:cstheme="minorHAnsi"/>
          <w:sz w:val="22"/>
        </w:rPr>
        <w:t>) kV</w:t>
      </w:r>
      <w:r w:rsidRPr="009E6313">
        <w:rPr>
          <w:rFonts w:asciiTheme="minorHAnsi" w:hAnsiTheme="minorHAnsi" w:cstheme="minorHAnsi"/>
          <w:sz w:val="22"/>
        </w:rPr>
        <w:t xml:space="preserve">, v </w:t>
      </w:r>
      <w:proofErr w:type="spellStart"/>
      <w:r w:rsidRPr="009E6313">
        <w:rPr>
          <w:rFonts w:asciiTheme="minorHAnsi" w:hAnsiTheme="minorHAnsi" w:cstheme="minorHAnsi"/>
          <w:sz w:val="22"/>
        </w:rPr>
        <w:t>trasni</w:t>
      </w:r>
      <w:proofErr w:type="spellEnd"/>
      <w:r w:rsidRPr="009E6313">
        <w:rPr>
          <w:rFonts w:asciiTheme="minorHAnsi" w:hAnsiTheme="minorHAnsi" w:cstheme="minorHAnsi"/>
          <w:sz w:val="22"/>
        </w:rPr>
        <w:t xml:space="preserve"> dolžini </w:t>
      </w:r>
      <w:r w:rsidR="00A933FB">
        <w:rPr>
          <w:rFonts w:asciiTheme="minorHAnsi" w:hAnsiTheme="minorHAnsi" w:cstheme="minorHAnsi"/>
          <w:sz w:val="22"/>
        </w:rPr>
        <w:t xml:space="preserve">_______ </w:t>
      </w:r>
      <w:r w:rsidRPr="009E6313">
        <w:rPr>
          <w:rFonts w:asciiTheme="minorHAnsi" w:hAnsiTheme="minorHAnsi" w:cstheme="minorHAnsi"/>
          <w:sz w:val="22"/>
        </w:rPr>
        <w:t>km</w:t>
      </w:r>
      <w:r w:rsidR="00A933FB">
        <w:rPr>
          <w:rFonts w:asciiTheme="minorHAnsi" w:hAnsiTheme="minorHAnsi" w:cstheme="minorHAnsi"/>
          <w:sz w:val="22"/>
        </w:rPr>
        <w:t>,</w:t>
      </w:r>
    </w:p>
    <w:p w14:paraId="583C7B9F" w14:textId="77777777" w:rsidR="007570E0" w:rsidRPr="007570E0" w:rsidRDefault="007570E0" w:rsidP="007570E0">
      <w:pPr>
        <w:pStyle w:val="Odstavekseznama"/>
        <w:rPr>
          <w:rFonts w:asciiTheme="minorHAnsi" w:hAnsiTheme="minorHAnsi" w:cstheme="minorHAnsi"/>
          <w:sz w:val="22"/>
        </w:rPr>
      </w:pPr>
    </w:p>
    <w:p w14:paraId="32C48251" w14:textId="4FF3DD6A" w:rsidR="009E6313" w:rsidRDefault="009E6313" w:rsidP="009E6313">
      <w:pPr>
        <w:pStyle w:val="Odstavekseznama"/>
        <w:numPr>
          <w:ilvl w:val="1"/>
          <w:numId w:val="35"/>
        </w:numPr>
        <w:autoSpaceDE w:val="0"/>
        <w:autoSpaceDN w:val="0"/>
        <w:adjustRightInd w:val="0"/>
        <w:spacing w:after="200" w:line="276" w:lineRule="auto"/>
        <w:rPr>
          <w:rFonts w:asciiTheme="minorHAnsi" w:hAnsiTheme="minorHAnsi" w:cstheme="minorHAnsi"/>
          <w:sz w:val="22"/>
        </w:rPr>
      </w:pPr>
      <w:r w:rsidRPr="009E6313">
        <w:rPr>
          <w:rFonts w:asciiTheme="minorHAnsi" w:hAnsiTheme="minorHAnsi" w:cstheme="minorHAnsi"/>
          <w:sz w:val="22"/>
        </w:rPr>
        <w:t xml:space="preserve">montažo fiksnih </w:t>
      </w:r>
      <w:proofErr w:type="spellStart"/>
      <w:r w:rsidRPr="009E6313">
        <w:rPr>
          <w:rFonts w:asciiTheme="minorHAnsi" w:hAnsiTheme="minorHAnsi" w:cstheme="minorHAnsi"/>
          <w:sz w:val="22"/>
        </w:rPr>
        <w:t>vzpenjalnih</w:t>
      </w:r>
      <w:proofErr w:type="spellEnd"/>
      <w:r w:rsidRPr="009E6313">
        <w:rPr>
          <w:rFonts w:asciiTheme="minorHAnsi" w:hAnsiTheme="minorHAnsi" w:cstheme="minorHAnsi"/>
          <w:sz w:val="22"/>
        </w:rPr>
        <w:t xml:space="preserve"> sistemov na jeklene konstrukcije za </w:t>
      </w:r>
      <w:r w:rsidR="006E123F">
        <w:rPr>
          <w:rFonts w:asciiTheme="minorHAnsi" w:hAnsiTheme="minorHAnsi" w:cstheme="minorHAnsi"/>
          <w:sz w:val="22"/>
        </w:rPr>
        <w:t>______</w:t>
      </w:r>
      <w:r w:rsidRPr="009E6313">
        <w:rPr>
          <w:rFonts w:asciiTheme="minorHAnsi" w:hAnsiTheme="minorHAnsi" w:cstheme="minorHAnsi"/>
          <w:sz w:val="22"/>
        </w:rPr>
        <w:t xml:space="preserve"> stojnih mest na daljnovodu napetostnega nivoja </w:t>
      </w:r>
      <w:r w:rsidR="006E123F">
        <w:rPr>
          <w:rFonts w:asciiTheme="minorHAnsi" w:hAnsiTheme="minorHAnsi" w:cstheme="minorHAnsi"/>
          <w:sz w:val="22"/>
        </w:rPr>
        <w:t>______</w:t>
      </w:r>
      <w:r w:rsidRPr="009E6313">
        <w:rPr>
          <w:rFonts w:asciiTheme="minorHAnsi" w:hAnsiTheme="minorHAnsi" w:cstheme="minorHAnsi"/>
          <w:sz w:val="22"/>
        </w:rPr>
        <w:t xml:space="preserve"> </w:t>
      </w:r>
      <w:r w:rsidR="006E123F">
        <w:rPr>
          <w:rFonts w:asciiTheme="minorHAnsi" w:hAnsiTheme="minorHAnsi" w:cstheme="minorHAnsi"/>
          <w:sz w:val="22"/>
        </w:rPr>
        <w:t xml:space="preserve">(110 ali več) </w:t>
      </w:r>
      <w:r w:rsidRPr="009E6313">
        <w:rPr>
          <w:rFonts w:asciiTheme="minorHAnsi" w:hAnsiTheme="minorHAnsi" w:cstheme="minorHAnsi"/>
          <w:sz w:val="22"/>
        </w:rPr>
        <w:t>kV</w:t>
      </w:r>
      <w:r w:rsidR="006E123F">
        <w:rPr>
          <w:rFonts w:asciiTheme="minorHAnsi" w:hAnsiTheme="minorHAnsi" w:cstheme="minorHAnsi"/>
          <w:sz w:val="22"/>
        </w:rPr>
        <w:t xml:space="preserve">, </w:t>
      </w:r>
    </w:p>
    <w:p w14:paraId="47EC5CBA" w14:textId="77777777" w:rsidR="007570E0" w:rsidRPr="007570E0" w:rsidRDefault="007570E0" w:rsidP="007570E0">
      <w:pPr>
        <w:pStyle w:val="Odstavekseznama"/>
        <w:rPr>
          <w:rFonts w:asciiTheme="minorHAnsi" w:hAnsiTheme="minorHAnsi" w:cstheme="minorHAnsi"/>
          <w:sz w:val="22"/>
        </w:rPr>
      </w:pPr>
    </w:p>
    <w:p w14:paraId="37C831CC" w14:textId="021B1762" w:rsidR="009E6313" w:rsidRDefault="009E6313" w:rsidP="009E6313">
      <w:pPr>
        <w:pStyle w:val="Odstavekseznama"/>
        <w:numPr>
          <w:ilvl w:val="1"/>
          <w:numId w:val="35"/>
        </w:numPr>
        <w:autoSpaceDE w:val="0"/>
        <w:autoSpaceDN w:val="0"/>
        <w:adjustRightInd w:val="0"/>
        <w:spacing w:after="200" w:line="276" w:lineRule="auto"/>
        <w:rPr>
          <w:rFonts w:asciiTheme="minorHAnsi" w:hAnsiTheme="minorHAnsi" w:cstheme="minorHAnsi"/>
          <w:sz w:val="22"/>
        </w:rPr>
      </w:pPr>
      <w:r w:rsidRPr="009E6313">
        <w:rPr>
          <w:rFonts w:asciiTheme="minorHAnsi" w:hAnsiTheme="minorHAnsi" w:cstheme="minorHAnsi"/>
          <w:sz w:val="22"/>
        </w:rPr>
        <w:t xml:space="preserve">antikorozijsko zaščito jeklenih konstrukcij za </w:t>
      </w:r>
      <w:r w:rsidR="006E123F">
        <w:rPr>
          <w:rFonts w:asciiTheme="minorHAnsi" w:hAnsiTheme="minorHAnsi" w:cstheme="minorHAnsi"/>
          <w:sz w:val="22"/>
        </w:rPr>
        <w:t>_______</w:t>
      </w:r>
      <w:r w:rsidRPr="009E6313">
        <w:rPr>
          <w:rFonts w:asciiTheme="minorHAnsi" w:hAnsiTheme="minorHAnsi" w:cstheme="minorHAnsi"/>
          <w:sz w:val="22"/>
        </w:rPr>
        <w:t xml:space="preserve"> stojnih mest na daljnovodu napetostnega nivoja </w:t>
      </w:r>
      <w:r w:rsidR="003B71D8">
        <w:rPr>
          <w:rFonts w:asciiTheme="minorHAnsi" w:hAnsiTheme="minorHAnsi" w:cstheme="minorHAnsi"/>
          <w:sz w:val="22"/>
        </w:rPr>
        <w:t>_______ (</w:t>
      </w:r>
      <w:r w:rsidRPr="009E6313">
        <w:rPr>
          <w:rFonts w:asciiTheme="minorHAnsi" w:hAnsiTheme="minorHAnsi" w:cstheme="minorHAnsi"/>
          <w:sz w:val="22"/>
        </w:rPr>
        <w:t>110 ali več</w:t>
      </w:r>
      <w:r w:rsidR="003B71D8">
        <w:rPr>
          <w:rFonts w:asciiTheme="minorHAnsi" w:hAnsiTheme="minorHAnsi" w:cstheme="minorHAnsi"/>
          <w:sz w:val="22"/>
        </w:rPr>
        <w:t>) kV</w:t>
      </w:r>
      <w:r w:rsidR="002D2EF6">
        <w:rPr>
          <w:rFonts w:asciiTheme="minorHAnsi" w:hAnsiTheme="minorHAnsi" w:cstheme="minorHAnsi"/>
          <w:sz w:val="22"/>
        </w:rPr>
        <w:t>.</w:t>
      </w:r>
    </w:p>
    <w:p w14:paraId="0EFE0CC4" w14:textId="77777777" w:rsidR="002D2EF6" w:rsidRPr="002D2EF6" w:rsidRDefault="002D2EF6" w:rsidP="002D2EF6">
      <w:pPr>
        <w:pStyle w:val="Odstavekseznama"/>
        <w:rPr>
          <w:rFonts w:asciiTheme="minorHAnsi" w:hAnsiTheme="minorHAnsi" w:cstheme="minorHAnsi"/>
          <w:sz w:val="22"/>
        </w:rPr>
      </w:pPr>
    </w:p>
    <w:p w14:paraId="762155EC" w14:textId="31F97006" w:rsidR="00C26BAD" w:rsidRPr="00D902F2" w:rsidRDefault="00F56D63">
      <w:pPr>
        <w:pStyle w:val="Odstavekseznama"/>
        <w:numPr>
          <w:ilvl w:val="0"/>
          <w:numId w:val="35"/>
        </w:numPr>
        <w:autoSpaceDE w:val="0"/>
        <w:autoSpaceDN w:val="0"/>
        <w:adjustRightInd w:val="0"/>
        <w:spacing w:after="200" w:line="276" w:lineRule="auto"/>
        <w:rPr>
          <w:rFonts w:asciiTheme="minorHAnsi" w:hAnsiTheme="minorHAnsi" w:cstheme="minorHAnsi"/>
          <w:sz w:val="22"/>
        </w:rPr>
      </w:pPr>
      <w:r>
        <w:rPr>
          <w:rFonts w:asciiTheme="minorHAnsi" w:hAnsiTheme="minorHAnsi" w:cstheme="minorHAnsi"/>
          <w:sz w:val="22"/>
        </w:rPr>
        <w:t>Zaključek del</w:t>
      </w:r>
      <w:r>
        <w:rPr>
          <w:rStyle w:val="Sprotnaopomba-sklic"/>
          <w:rFonts w:cstheme="minorHAnsi"/>
        </w:rPr>
        <w:footnoteReference w:id="4"/>
      </w:r>
      <w:r w:rsidR="00C26BAD" w:rsidRPr="00D902F2">
        <w:rPr>
          <w:rFonts w:asciiTheme="minorHAnsi" w:hAnsiTheme="minorHAnsi" w:cstheme="minorHAnsi"/>
          <w:sz w:val="22"/>
        </w:rPr>
        <w:t>: ____________________</w:t>
      </w:r>
    </w:p>
    <w:p w14:paraId="0895BD4B" w14:textId="77777777" w:rsidR="00C26BAD" w:rsidRPr="00070227" w:rsidRDefault="00C26BAD" w:rsidP="00C26BAD">
      <w:pPr>
        <w:autoSpaceDE w:val="0"/>
        <w:autoSpaceDN w:val="0"/>
        <w:adjustRightInd w:val="0"/>
        <w:rPr>
          <w:rFonts w:asciiTheme="minorHAnsi" w:hAnsiTheme="minorHAnsi" w:cstheme="minorHAnsi"/>
        </w:rPr>
      </w:pPr>
    </w:p>
    <w:p w14:paraId="738BAA5A" w14:textId="77777777" w:rsidR="00C26BAD" w:rsidRPr="00472C9A"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lastRenderedPageBreak/>
        <w:t xml:space="preserve">Kontaktna oseba za preverjanje reference je: _____________________________________, </w:t>
      </w:r>
    </w:p>
    <w:p w14:paraId="5013432B" w14:textId="77777777" w:rsidR="00C26BAD" w:rsidRDefault="00C26BAD" w:rsidP="00C26BAD">
      <w:pPr>
        <w:autoSpaceDE w:val="0"/>
        <w:autoSpaceDN w:val="0"/>
        <w:adjustRightInd w:val="0"/>
        <w:rPr>
          <w:rFonts w:asciiTheme="minorHAnsi" w:hAnsiTheme="minorHAnsi" w:cstheme="minorHAnsi"/>
          <w:sz w:val="22"/>
        </w:rPr>
      </w:pPr>
    </w:p>
    <w:p w14:paraId="0E04A7DC" w14:textId="77777777" w:rsidR="00C26BAD" w:rsidRPr="00472C9A"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tel.: _________________ in e-mail _____________________________________________. </w:t>
      </w:r>
    </w:p>
    <w:p w14:paraId="63A8513A" w14:textId="77777777" w:rsidR="00C26BAD" w:rsidRPr="00472C9A" w:rsidRDefault="00C26BAD">
      <w:pPr>
        <w:pStyle w:val="Odstavekseznama"/>
        <w:numPr>
          <w:ilvl w:val="0"/>
          <w:numId w:val="31"/>
        </w:numPr>
        <w:autoSpaceDE w:val="0"/>
        <w:autoSpaceDN w:val="0"/>
        <w:adjustRightInd w:val="0"/>
        <w:spacing w:after="200" w:line="276" w:lineRule="auto"/>
        <w:jc w:val="left"/>
        <w:rPr>
          <w:rFonts w:asciiTheme="minorHAnsi" w:hAnsiTheme="minorHAnsi" w:cstheme="minorHAnsi"/>
        </w:rPr>
      </w:pPr>
    </w:p>
    <w:p w14:paraId="4B4101A6" w14:textId="77777777" w:rsidR="00C26BAD"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Dobave in postavitve je navedena družba opravila strokovno in kvalitetno v skladu s predpisi stroke in v pogodbeno dogovorjenem roku. </w:t>
      </w:r>
    </w:p>
    <w:p w14:paraId="65259824" w14:textId="77777777" w:rsidR="004F3884" w:rsidRPr="00472C9A" w:rsidRDefault="004F3884" w:rsidP="00C26BAD">
      <w:pPr>
        <w:autoSpaceDE w:val="0"/>
        <w:autoSpaceDN w:val="0"/>
        <w:adjustRightInd w:val="0"/>
        <w:rPr>
          <w:rFonts w:asciiTheme="minorHAnsi" w:hAnsiTheme="minorHAnsi" w:cstheme="minorHAnsi"/>
          <w:sz w:val="22"/>
        </w:rPr>
      </w:pPr>
    </w:p>
    <w:p w14:paraId="17E92682" w14:textId="77777777" w:rsidR="00C26BAD" w:rsidRPr="00472C9A"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Potrjevalec reference se strinja, da ima naročnik ELEKTRO GORENJSKA, </w:t>
      </w:r>
      <w:proofErr w:type="spellStart"/>
      <w:r w:rsidRPr="00472C9A">
        <w:rPr>
          <w:rFonts w:asciiTheme="minorHAnsi" w:hAnsiTheme="minorHAnsi" w:cstheme="minorHAnsi"/>
          <w:sz w:val="22"/>
        </w:rPr>
        <w:t>d.d</w:t>
      </w:r>
      <w:proofErr w:type="spellEnd"/>
      <w:r w:rsidRPr="00472C9A">
        <w:rPr>
          <w:rFonts w:asciiTheme="minorHAnsi" w:hAnsiTheme="minorHAnsi" w:cstheme="minorHAnsi"/>
          <w:sz w:val="22"/>
        </w:rPr>
        <w:t>. pravico, da preveri to referenco.</w:t>
      </w:r>
    </w:p>
    <w:p w14:paraId="6676FD99" w14:textId="77777777" w:rsidR="00C26BAD" w:rsidRDefault="00C26BAD" w:rsidP="007570E0">
      <w:pPr>
        <w:autoSpaceDE w:val="0"/>
        <w:autoSpaceDN w:val="0"/>
        <w:adjustRightInd w:val="0"/>
        <w:spacing w:after="200" w:line="276" w:lineRule="auto"/>
        <w:jc w:val="left"/>
        <w:rPr>
          <w:rFonts w:asciiTheme="minorHAnsi" w:hAnsiTheme="minorHAnsi" w:cstheme="minorHAnsi"/>
        </w:rPr>
      </w:pPr>
    </w:p>
    <w:p w14:paraId="51A99E8A" w14:textId="77777777" w:rsidR="007570E0" w:rsidRPr="007570E0" w:rsidRDefault="007570E0" w:rsidP="007570E0">
      <w:pPr>
        <w:autoSpaceDE w:val="0"/>
        <w:autoSpaceDN w:val="0"/>
        <w:adjustRightInd w:val="0"/>
        <w:spacing w:after="200" w:line="276" w:lineRule="auto"/>
        <w:jc w:val="left"/>
        <w:rPr>
          <w:rFonts w:asciiTheme="minorHAnsi" w:hAnsiTheme="minorHAnsi" w:cstheme="minorHAnsi"/>
        </w:rPr>
      </w:pPr>
    </w:p>
    <w:p w14:paraId="7DEBD582" w14:textId="77777777" w:rsidR="00C26BAD" w:rsidRPr="00931FC1" w:rsidRDefault="00C26BAD" w:rsidP="00C26BAD">
      <w:pPr>
        <w:autoSpaceDE w:val="0"/>
        <w:autoSpaceDN w:val="0"/>
        <w:adjustRightInd w:val="0"/>
        <w:rPr>
          <w:rFonts w:asciiTheme="minorHAnsi" w:hAnsiTheme="minorHAnsi" w:cstheme="minorHAnsi"/>
          <w:sz w:val="22"/>
        </w:rPr>
      </w:pPr>
      <w:r w:rsidRPr="00931FC1">
        <w:rPr>
          <w:rFonts w:asciiTheme="minorHAnsi" w:hAnsiTheme="minorHAnsi" w:cstheme="minorHAnsi"/>
          <w:sz w:val="22"/>
        </w:rPr>
        <w:t>__________________________</w:t>
      </w:r>
    </w:p>
    <w:p w14:paraId="5B6AD0E3" w14:textId="77777777" w:rsidR="00C26BAD" w:rsidRPr="00A837F9" w:rsidRDefault="00C26BAD" w:rsidP="00C26BAD">
      <w:pPr>
        <w:autoSpaceDE w:val="0"/>
        <w:autoSpaceDN w:val="0"/>
        <w:adjustRightInd w:val="0"/>
        <w:ind w:left="4956" w:hanging="4956"/>
        <w:rPr>
          <w:rFonts w:asciiTheme="minorHAnsi" w:hAnsiTheme="minorHAnsi" w:cstheme="minorHAnsi"/>
          <w:sz w:val="22"/>
        </w:rPr>
      </w:pPr>
      <w:r w:rsidRPr="00A837F9">
        <w:rPr>
          <w:rFonts w:asciiTheme="minorHAnsi" w:hAnsiTheme="minorHAnsi" w:cstheme="minorHAnsi"/>
          <w:i/>
          <w:sz w:val="22"/>
        </w:rPr>
        <w:t xml:space="preserve">(Kraj in datum)                                                         </w:t>
      </w:r>
      <w:r w:rsidRPr="00A837F9">
        <w:rPr>
          <w:rFonts w:asciiTheme="minorHAnsi" w:hAnsiTheme="minorHAnsi" w:cstheme="minorHAnsi"/>
          <w:i/>
          <w:sz w:val="22"/>
        </w:rPr>
        <w:tab/>
      </w:r>
      <w:r w:rsidRPr="00A837F9">
        <w:rPr>
          <w:rFonts w:asciiTheme="minorHAnsi" w:hAnsiTheme="minorHAnsi" w:cstheme="minorHAnsi"/>
          <w:sz w:val="22"/>
        </w:rPr>
        <w:t>Ime, priimek in podpis odgovorne osebe potrjevalca reference:</w:t>
      </w:r>
    </w:p>
    <w:p w14:paraId="2BDC8DA0" w14:textId="77777777" w:rsidR="00C26BAD" w:rsidRPr="00931FC1" w:rsidRDefault="00C26BAD" w:rsidP="00C26BAD">
      <w:pPr>
        <w:autoSpaceDE w:val="0"/>
        <w:autoSpaceDN w:val="0"/>
        <w:adjustRightInd w:val="0"/>
        <w:ind w:left="4956"/>
        <w:rPr>
          <w:rFonts w:asciiTheme="minorHAnsi" w:hAnsiTheme="minorHAnsi" w:cstheme="minorHAnsi"/>
          <w:sz w:val="22"/>
        </w:rPr>
      </w:pPr>
      <w:r w:rsidRPr="00A837F9">
        <w:rPr>
          <w:rFonts w:asciiTheme="minorHAnsi" w:hAnsiTheme="minorHAnsi" w:cstheme="minorHAnsi"/>
          <w:sz w:val="22"/>
        </w:rPr>
        <w:t>_____________________________</w:t>
      </w:r>
    </w:p>
    <w:p w14:paraId="3E6B4E2D" w14:textId="77777777" w:rsidR="004967EF" w:rsidRDefault="004967EF" w:rsidP="00C26BAD">
      <w:pPr>
        <w:ind w:left="360"/>
        <w:jc w:val="right"/>
        <w:rPr>
          <w:rFonts w:asciiTheme="minorHAnsi" w:hAnsiTheme="minorHAnsi" w:cstheme="minorHAnsi"/>
          <w:b/>
          <w:sz w:val="22"/>
        </w:rPr>
      </w:pPr>
    </w:p>
    <w:p w14:paraId="550E8A73" w14:textId="77777777" w:rsidR="008375B6" w:rsidRDefault="008375B6" w:rsidP="00C26BAD">
      <w:pPr>
        <w:ind w:left="360"/>
        <w:jc w:val="right"/>
        <w:rPr>
          <w:rFonts w:asciiTheme="minorHAnsi" w:hAnsiTheme="minorHAnsi" w:cstheme="minorHAnsi"/>
          <w:b/>
          <w:sz w:val="22"/>
        </w:rPr>
      </w:pPr>
    </w:p>
    <w:p w14:paraId="473691FF" w14:textId="77777777" w:rsidR="004967EF" w:rsidRDefault="004967EF" w:rsidP="00C26BAD">
      <w:pPr>
        <w:ind w:left="360"/>
        <w:jc w:val="right"/>
        <w:rPr>
          <w:rFonts w:asciiTheme="minorHAnsi" w:hAnsiTheme="minorHAnsi" w:cstheme="minorHAnsi"/>
          <w:b/>
          <w:sz w:val="22"/>
        </w:rPr>
      </w:pPr>
    </w:p>
    <w:p w14:paraId="685ED4E4" w14:textId="77777777" w:rsidR="007570E0" w:rsidRDefault="007570E0" w:rsidP="00C26BAD">
      <w:pPr>
        <w:ind w:left="360"/>
        <w:jc w:val="right"/>
        <w:rPr>
          <w:rFonts w:asciiTheme="minorHAnsi" w:hAnsiTheme="minorHAnsi" w:cstheme="minorHAnsi"/>
          <w:b/>
          <w:sz w:val="22"/>
        </w:rPr>
      </w:pPr>
    </w:p>
    <w:p w14:paraId="05123DED" w14:textId="77777777" w:rsidR="007570E0" w:rsidRDefault="007570E0" w:rsidP="00C26BAD">
      <w:pPr>
        <w:ind w:left="360"/>
        <w:jc w:val="right"/>
        <w:rPr>
          <w:rFonts w:asciiTheme="minorHAnsi" w:hAnsiTheme="minorHAnsi" w:cstheme="minorHAnsi"/>
          <w:b/>
          <w:sz w:val="22"/>
        </w:rPr>
      </w:pPr>
    </w:p>
    <w:p w14:paraId="18D12D27" w14:textId="77777777" w:rsidR="007570E0" w:rsidRDefault="007570E0" w:rsidP="00C26BAD">
      <w:pPr>
        <w:ind w:left="360"/>
        <w:jc w:val="right"/>
        <w:rPr>
          <w:rFonts w:asciiTheme="minorHAnsi" w:hAnsiTheme="minorHAnsi" w:cstheme="minorHAnsi"/>
          <w:b/>
          <w:sz w:val="22"/>
        </w:rPr>
      </w:pPr>
    </w:p>
    <w:p w14:paraId="2E3D1816" w14:textId="77777777" w:rsidR="007570E0" w:rsidRDefault="007570E0" w:rsidP="00C26BAD">
      <w:pPr>
        <w:ind w:left="360"/>
        <w:jc w:val="right"/>
        <w:rPr>
          <w:rFonts w:asciiTheme="minorHAnsi" w:hAnsiTheme="minorHAnsi" w:cstheme="minorHAnsi"/>
          <w:b/>
          <w:sz w:val="22"/>
        </w:rPr>
      </w:pPr>
    </w:p>
    <w:p w14:paraId="237C158B" w14:textId="77777777" w:rsidR="007570E0" w:rsidRDefault="007570E0" w:rsidP="00C26BAD">
      <w:pPr>
        <w:ind w:left="360"/>
        <w:jc w:val="right"/>
        <w:rPr>
          <w:rFonts w:asciiTheme="minorHAnsi" w:hAnsiTheme="minorHAnsi" w:cstheme="minorHAnsi"/>
          <w:b/>
          <w:sz w:val="22"/>
        </w:rPr>
      </w:pPr>
    </w:p>
    <w:p w14:paraId="1711FF32" w14:textId="77777777" w:rsidR="007570E0" w:rsidRDefault="007570E0" w:rsidP="00C26BAD">
      <w:pPr>
        <w:ind w:left="360"/>
        <w:jc w:val="right"/>
        <w:rPr>
          <w:rFonts w:asciiTheme="minorHAnsi" w:hAnsiTheme="minorHAnsi" w:cstheme="minorHAnsi"/>
          <w:b/>
          <w:sz w:val="22"/>
        </w:rPr>
      </w:pPr>
    </w:p>
    <w:p w14:paraId="1A0293C9" w14:textId="77777777" w:rsidR="007570E0" w:rsidRDefault="007570E0" w:rsidP="00C26BAD">
      <w:pPr>
        <w:ind w:left="360"/>
        <w:jc w:val="right"/>
        <w:rPr>
          <w:rFonts w:asciiTheme="minorHAnsi" w:hAnsiTheme="minorHAnsi" w:cstheme="minorHAnsi"/>
          <w:b/>
          <w:sz w:val="22"/>
        </w:rPr>
      </w:pPr>
    </w:p>
    <w:p w14:paraId="554C8476" w14:textId="77777777" w:rsidR="007570E0" w:rsidRDefault="007570E0" w:rsidP="00C26BAD">
      <w:pPr>
        <w:ind w:left="360"/>
        <w:jc w:val="right"/>
        <w:rPr>
          <w:rFonts w:asciiTheme="minorHAnsi" w:hAnsiTheme="minorHAnsi" w:cstheme="minorHAnsi"/>
          <w:b/>
          <w:sz w:val="22"/>
        </w:rPr>
      </w:pPr>
    </w:p>
    <w:p w14:paraId="7241630A" w14:textId="77777777" w:rsidR="007570E0" w:rsidRDefault="007570E0" w:rsidP="00C26BAD">
      <w:pPr>
        <w:ind w:left="360"/>
        <w:jc w:val="right"/>
        <w:rPr>
          <w:rFonts w:asciiTheme="minorHAnsi" w:hAnsiTheme="minorHAnsi" w:cstheme="minorHAnsi"/>
          <w:b/>
          <w:sz w:val="22"/>
        </w:rPr>
      </w:pPr>
    </w:p>
    <w:p w14:paraId="6F2BBC50" w14:textId="77777777" w:rsidR="007570E0" w:rsidRDefault="007570E0" w:rsidP="00C26BAD">
      <w:pPr>
        <w:ind w:left="360"/>
        <w:jc w:val="right"/>
        <w:rPr>
          <w:rFonts w:asciiTheme="minorHAnsi" w:hAnsiTheme="minorHAnsi" w:cstheme="minorHAnsi"/>
          <w:b/>
          <w:sz w:val="22"/>
        </w:rPr>
      </w:pPr>
    </w:p>
    <w:p w14:paraId="7F20AFED" w14:textId="77777777" w:rsidR="007570E0" w:rsidRDefault="007570E0" w:rsidP="00C26BAD">
      <w:pPr>
        <w:ind w:left="360"/>
        <w:jc w:val="right"/>
        <w:rPr>
          <w:rFonts w:asciiTheme="minorHAnsi" w:hAnsiTheme="minorHAnsi" w:cstheme="minorHAnsi"/>
          <w:b/>
          <w:sz w:val="22"/>
        </w:rPr>
      </w:pPr>
    </w:p>
    <w:p w14:paraId="341B207A" w14:textId="77777777" w:rsidR="007570E0" w:rsidRDefault="007570E0" w:rsidP="00C26BAD">
      <w:pPr>
        <w:ind w:left="360"/>
        <w:jc w:val="right"/>
        <w:rPr>
          <w:rFonts w:asciiTheme="minorHAnsi" w:hAnsiTheme="minorHAnsi" w:cstheme="minorHAnsi"/>
          <w:b/>
          <w:sz w:val="22"/>
        </w:rPr>
      </w:pPr>
    </w:p>
    <w:p w14:paraId="629724DE" w14:textId="77777777" w:rsidR="007570E0" w:rsidRDefault="007570E0" w:rsidP="00C26BAD">
      <w:pPr>
        <w:ind w:left="360"/>
        <w:jc w:val="right"/>
        <w:rPr>
          <w:rFonts w:asciiTheme="minorHAnsi" w:hAnsiTheme="minorHAnsi" w:cstheme="minorHAnsi"/>
          <w:b/>
          <w:sz w:val="22"/>
        </w:rPr>
      </w:pPr>
    </w:p>
    <w:p w14:paraId="327BDE91" w14:textId="77777777" w:rsidR="007570E0" w:rsidRDefault="007570E0" w:rsidP="00C26BAD">
      <w:pPr>
        <w:ind w:left="360"/>
        <w:jc w:val="right"/>
        <w:rPr>
          <w:rFonts w:asciiTheme="minorHAnsi" w:hAnsiTheme="minorHAnsi" w:cstheme="minorHAnsi"/>
          <w:b/>
          <w:sz w:val="22"/>
        </w:rPr>
      </w:pPr>
    </w:p>
    <w:p w14:paraId="5111C8A6" w14:textId="77777777" w:rsidR="007570E0" w:rsidRDefault="007570E0" w:rsidP="00C26BAD">
      <w:pPr>
        <w:ind w:left="360"/>
        <w:jc w:val="right"/>
        <w:rPr>
          <w:rFonts w:asciiTheme="minorHAnsi" w:hAnsiTheme="minorHAnsi" w:cstheme="minorHAnsi"/>
          <w:b/>
          <w:sz w:val="22"/>
        </w:rPr>
      </w:pPr>
    </w:p>
    <w:p w14:paraId="13FAB4D8" w14:textId="77777777" w:rsidR="007570E0" w:rsidRDefault="007570E0" w:rsidP="00C26BAD">
      <w:pPr>
        <w:ind w:left="360"/>
        <w:jc w:val="right"/>
        <w:rPr>
          <w:rFonts w:asciiTheme="minorHAnsi" w:hAnsiTheme="minorHAnsi" w:cstheme="minorHAnsi"/>
          <w:b/>
          <w:sz w:val="22"/>
        </w:rPr>
      </w:pPr>
    </w:p>
    <w:p w14:paraId="40D1140E" w14:textId="77777777" w:rsidR="007570E0" w:rsidRDefault="007570E0" w:rsidP="00C26BAD">
      <w:pPr>
        <w:ind w:left="360"/>
        <w:jc w:val="right"/>
        <w:rPr>
          <w:rFonts w:asciiTheme="minorHAnsi" w:hAnsiTheme="minorHAnsi" w:cstheme="minorHAnsi"/>
          <w:b/>
          <w:sz w:val="22"/>
        </w:rPr>
      </w:pPr>
    </w:p>
    <w:p w14:paraId="553A3F77" w14:textId="77777777" w:rsidR="007570E0" w:rsidRDefault="007570E0" w:rsidP="00C26BAD">
      <w:pPr>
        <w:ind w:left="360"/>
        <w:jc w:val="right"/>
        <w:rPr>
          <w:rFonts w:asciiTheme="minorHAnsi" w:hAnsiTheme="minorHAnsi" w:cstheme="minorHAnsi"/>
          <w:b/>
          <w:sz w:val="22"/>
        </w:rPr>
      </w:pPr>
    </w:p>
    <w:p w14:paraId="7022A610" w14:textId="77777777" w:rsidR="007570E0" w:rsidRDefault="007570E0" w:rsidP="00C26BAD">
      <w:pPr>
        <w:ind w:left="360"/>
        <w:jc w:val="right"/>
        <w:rPr>
          <w:rFonts w:asciiTheme="minorHAnsi" w:hAnsiTheme="minorHAnsi" w:cstheme="minorHAnsi"/>
          <w:b/>
          <w:sz w:val="22"/>
        </w:rPr>
      </w:pPr>
    </w:p>
    <w:p w14:paraId="1AD0B8B7" w14:textId="77777777" w:rsidR="007570E0" w:rsidRDefault="007570E0" w:rsidP="00C26BAD">
      <w:pPr>
        <w:ind w:left="360"/>
        <w:jc w:val="right"/>
        <w:rPr>
          <w:rFonts w:asciiTheme="minorHAnsi" w:hAnsiTheme="minorHAnsi" w:cstheme="minorHAnsi"/>
          <w:b/>
          <w:sz w:val="22"/>
        </w:rPr>
      </w:pPr>
    </w:p>
    <w:p w14:paraId="5F0FCCBE" w14:textId="77777777" w:rsidR="007570E0" w:rsidRDefault="007570E0" w:rsidP="00C26BAD">
      <w:pPr>
        <w:ind w:left="360"/>
        <w:jc w:val="right"/>
        <w:rPr>
          <w:rFonts w:asciiTheme="minorHAnsi" w:hAnsiTheme="minorHAnsi" w:cstheme="minorHAnsi"/>
          <w:b/>
          <w:sz w:val="22"/>
        </w:rPr>
      </w:pPr>
    </w:p>
    <w:p w14:paraId="47640C3F" w14:textId="77777777" w:rsidR="007570E0" w:rsidRDefault="007570E0" w:rsidP="00C26BAD">
      <w:pPr>
        <w:ind w:left="360"/>
        <w:jc w:val="right"/>
        <w:rPr>
          <w:rFonts w:asciiTheme="minorHAnsi" w:hAnsiTheme="minorHAnsi" w:cstheme="minorHAnsi"/>
          <w:b/>
          <w:sz w:val="22"/>
        </w:rPr>
      </w:pPr>
    </w:p>
    <w:p w14:paraId="2D34535B" w14:textId="77777777" w:rsidR="00D16179" w:rsidRDefault="00D16179" w:rsidP="00C26BAD">
      <w:pPr>
        <w:ind w:left="360"/>
        <w:jc w:val="right"/>
        <w:rPr>
          <w:rFonts w:asciiTheme="minorHAnsi" w:hAnsiTheme="minorHAnsi" w:cstheme="minorHAnsi"/>
          <w:b/>
          <w:sz w:val="22"/>
        </w:rPr>
      </w:pPr>
    </w:p>
    <w:p w14:paraId="6F3C1898" w14:textId="77777777" w:rsidR="00D16179" w:rsidRDefault="00D16179" w:rsidP="00C26BAD">
      <w:pPr>
        <w:ind w:left="360"/>
        <w:jc w:val="right"/>
        <w:rPr>
          <w:rFonts w:asciiTheme="minorHAnsi" w:hAnsiTheme="minorHAnsi" w:cstheme="minorHAnsi"/>
          <w:b/>
          <w:sz w:val="22"/>
        </w:rPr>
      </w:pPr>
    </w:p>
    <w:p w14:paraId="608A9B0E" w14:textId="77777777" w:rsidR="00D16179" w:rsidRDefault="00D16179" w:rsidP="00C26BAD">
      <w:pPr>
        <w:ind w:left="360"/>
        <w:jc w:val="right"/>
        <w:rPr>
          <w:rFonts w:asciiTheme="minorHAnsi" w:hAnsiTheme="minorHAnsi" w:cstheme="minorHAnsi"/>
          <w:b/>
          <w:sz w:val="22"/>
        </w:rPr>
      </w:pPr>
    </w:p>
    <w:p w14:paraId="021F57D5" w14:textId="77777777" w:rsidR="00C83680" w:rsidRDefault="00C83680" w:rsidP="00C26BAD">
      <w:pPr>
        <w:ind w:left="360"/>
        <w:jc w:val="right"/>
        <w:rPr>
          <w:rFonts w:asciiTheme="minorHAnsi" w:hAnsiTheme="minorHAnsi" w:cstheme="minorHAnsi"/>
          <w:b/>
          <w:sz w:val="22"/>
        </w:rPr>
      </w:pPr>
    </w:p>
    <w:p w14:paraId="6F0EE448" w14:textId="77777777" w:rsidR="00D16179" w:rsidRDefault="00D16179" w:rsidP="00C26BAD">
      <w:pPr>
        <w:ind w:left="360"/>
        <w:jc w:val="right"/>
        <w:rPr>
          <w:rFonts w:asciiTheme="minorHAnsi" w:hAnsiTheme="minorHAnsi" w:cstheme="minorHAnsi"/>
          <w:b/>
          <w:sz w:val="22"/>
        </w:rPr>
      </w:pPr>
    </w:p>
    <w:p w14:paraId="4780C404" w14:textId="77777777" w:rsidR="00D16179" w:rsidRDefault="00D16179" w:rsidP="00C26BAD">
      <w:pPr>
        <w:ind w:left="360"/>
        <w:jc w:val="right"/>
        <w:rPr>
          <w:rFonts w:asciiTheme="minorHAnsi" w:hAnsiTheme="minorHAnsi" w:cstheme="minorHAnsi"/>
          <w:b/>
          <w:sz w:val="22"/>
        </w:rPr>
      </w:pPr>
    </w:p>
    <w:p w14:paraId="1C390753" w14:textId="77777777" w:rsidR="007570E0" w:rsidRDefault="007570E0" w:rsidP="00C26BAD">
      <w:pPr>
        <w:ind w:left="360"/>
        <w:jc w:val="right"/>
        <w:rPr>
          <w:rFonts w:asciiTheme="minorHAnsi" w:hAnsiTheme="minorHAnsi" w:cstheme="minorHAnsi"/>
          <w:b/>
          <w:sz w:val="22"/>
        </w:rPr>
      </w:pPr>
    </w:p>
    <w:p w14:paraId="422DDFD8" w14:textId="77777777" w:rsidR="00EC0F5A" w:rsidRDefault="00EC0F5A" w:rsidP="00C26BAD">
      <w:pPr>
        <w:ind w:left="360"/>
        <w:jc w:val="right"/>
        <w:rPr>
          <w:rFonts w:asciiTheme="minorHAnsi" w:hAnsiTheme="minorHAnsi" w:cstheme="minorHAnsi"/>
          <w:b/>
          <w:sz w:val="22"/>
        </w:rPr>
      </w:pPr>
    </w:p>
    <w:p w14:paraId="00B94DF2" w14:textId="77777777" w:rsidR="00EC0F5A" w:rsidRPr="008107C1" w:rsidRDefault="00EC0F5A" w:rsidP="00EC0F5A">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Pr="008107C1">
        <w:rPr>
          <w:rFonts w:asciiTheme="minorHAnsi" w:hAnsiTheme="minorHAnsi" w:cstheme="minorHAnsi"/>
          <w:color w:val="000000"/>
          <w:sz w:val="22"/>
          <w:lang w:eastAsia="sl-SI"/>
        </w:rPr>
        <w:t xml:space="preserve">predloži obrazec v 1. fazi v zahtevan informacijski sistem </w:t>
      </w:r>
    </w:p>
    <w:p w14:paraId="5FEFE6B9" w14:textId="77777777" w:rsidR="00EC0F5A" w:rsidRPr="00F22342" w:rsidRDefault="00EC0F5A">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11732EB0" w14:textId="532483F0" w:rsidR="00EC0F5A" w:rsidRPr="008107C1" w:rsidRDefault="00EC0F5A" w:rsidP="00EC0F5A">
      <w:pPr>
        <w:autoSpaceDE w:val="0"/>
        <w:autoSpaceDN w:val="0"/>
        <w:adjustRightInd w:val="0"/>
        <w:spacing w:line="240" w:lineRule="auto"/>
        <w:rPr>
          <w:rFonts w:asciiTheme="minorHAnsi" w:hAnsiTheme="minorHAnsi" w:cstheme="minorHAnsi"/>
          <w:color w:val="000000"/>
          <w:sz w:val="22"/>
          <w:lang w:eastAsia="sl-SI"/>
        </w:rPr>
      </w:pPr>
      <w:r w:rsidRPr="008107C1">
        <w:rPr>
          <w:rFonts w:asciiTheme="minorHAnsi" w:hAnsiTheme="minorHAnsi" w:cstheme="minorHAnsi"/>
          <w:b/>
          <w:bCs/>
          <w:color w:val="000000"/>
          <w:sz w:val="22"/>
          <w:lang w:eastAsia="sl-SI"/>
        </w:rPr>
        <w:t>Obrazec št. 8</w:t>
      </w:r>
      <w:r w:rsidR="00B32977">
        <w:rPr>
          <w:rFonts w:asciiTheme="minorHAnsi" w:hAnsiTheme="minorHAnsi" w:cstheme="minorHAnsi"/>
          <w:b/>
          <w:bCs/>
          <w:color w:val="000000"/>
          <w:sz w:val="22"/>
          <w:lang w:eastAsia="sl-SI"/>
        </w:rPr>
        <w:t>b</w:t>
      </w:r>
    </w:p>
    <w:p w14:paraId="0AD2CEF6" w14:textId="77777777" w:rsidR="00EC0F5A" w:rsidRDefault="00EC0F5A" w:rsidP="00EC0F5A">
      <w:pPr>
        <w:ind w:left="360"/>
        <w:rPr>
          <w:rFonts w:asciiTheme="minorHAnsi" w:hAnsiTheme="minorHAnsi" w:cstheme="minorHAnsi"/>
          <w:b/>
        </w:rPr>
      </w:pPr>
    </w:p>
    <w:p w14:paraId="545A6F9C" w14:textId="77777777" w:rsidR="00EC0F5A" w:rsidRPr="00472C9A" w:rsidRDefault="00EC0F5A" w:rsidP="00EC0F5A">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2C788F03" w14:textId="77777777" w:rsidR="00EC0F5A" w:rsidRPr="00472C9A" w:rsidRDefault="00EC0F5A" w:rsidP="00EC0F5A">
      <w:pPr>
        <w:rPr>
          <w:rFonts w:asciiTheme="minorHAnsi" w:hAnsiTheme="minorHAnsi" w:cstheme="minorHAnsi"/>
        </w:rPr>
      </w:pPr>
      <w:r w:rsidRPr="00472C9A">
        <w:rPr>
          <w:rFonts w:asciiTheme="minorHAnsi" w:hAnsiTheme="minorHAnsi" w:cstheme="minorHAnsi"/>
        </w:rPr>
        <w:t>(naziv potrjevalca reference)</w:t>
      </w:r>
    </w:p>
    <w:p w14:paraId="281329AD" w14:textId="77777777" w:rsidR="00EC0F5A" w:rsidRPr="00472C9A" w:rsidRDefault="00EC0F5A" w:rsidP="00EC0F5A">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0232A58C" w14:textId="77777777" w:rsidR="00EC0F5A" w:rsidRPr="00472C9A" w:rsidRDefault="00EC0F5A" w:rsidP="00EC0F5A">
      <w:pPr>
        <w:rPr>
          <w:rFonts w:asciiTheme="minorHAnsi" w:hAnsiTheme="minorHAnsi" w:cstheme="minorHAnsi"/>
        </w:rPr>
      </w:pPr>
      <w:r w:rsidRPr="00472C9A">
        <w:rPr>
          <w:rFonts w:asciiTheme="minorHAnsi" w:hAnsiTheme="minorHAnsi" w:cstheme="minorHAnsi"/>
        </w:rPr>
        <w:t>(naslov potrjevalca reference)</w:t>
      </w:r>
    </w:p>
    <w:p w14:paraId="6C059B36" w14:textId="77777777" w:rsidR="00EC0F5A" w:rsidRPr="00472C9A" w:rsidRDefault="00EC0F5A" w:rsidP="00EC0F5A">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2E205F08" w14:textId="77777777" w:rsidR="00EC0F5A" w:rsidRPr="00472C9A" w:rsidRDefault="00EC0F5A" w:rsidP="00EC0F5A">
      <w:pPr>
        <w:rPr>
          <w:rFonts w:asciiTheme="minorHAnsi" w:hAnsiTheme="minorHAnsi" w:cstheme="minorHAnsi"/>
        </w:rPr>
      </w:pPr>
      <w:r w:rsidRPr="00472C9A">
        <w:rPr>
          <w:rFonts w:asciiTheme="minorHAnsi" w:hAnsiTheme="minorHAnsi" w:cstheme="minorHAnsi"/>
        </w:rPr>
        <w:t>(pošta in naziv pošte potrjevalca reference)</w:t>
      </w:r>
    </w:p>
    <w:p w14:paraId="2AEA7C6A" w14:textId="77777777" w:rsidR="00EC0F5A" w:rsidRPr="003717E3" w:rsidRDefault="00EC0F5A" w:rsidP="003717E3">
      <w:pPr>
        <w:spacing w:after="200" w:line="276" w:lineRule="auto"/>
        <w:rPr>
          <w:rFonts w:asciiTheme="minorHAnsi" w:hAnsiTheme="minorHAnsi" w:cstheme="minorHAnsi"/>
          <w:b/>
        </w:rPr>
      </w:pPr>
    </w:p>
    <w:p w14:paraId="00B3C56E" w14:textId="787D7E5E" w:rsidR="00EC0F5A" w:rsidRPr="008A280D" w:rsidRDefault="00EC0F5A">
      <w:pPr>
        <w:pStyle w:val="Odstavekseznama"/>
        <w:numPr>
          <w:ilvl w:val="0"/>
          <w:numId w:val="31"/>
        </w:numPr>
        <w:autoSpaceDE w:val="0"/>
        <w:autoSpaceDN w:val="0"/>
        <w:adjustRightInd w:val="0"/>
        <w:spacing w:after="200" w:line="276" w:lineRule="auto"/>
        <w:jc w:val="center"/>
        <w:rPr>
          <w:rFonts w:asciiTheme="minorHAnsi" w:hAnsiTheme="minorHAnsi" w:cstheme="minorHAnsi"/>
          <w:b/>
          <w:sz w:val="22"/>
        </w:rPr>
      </w:pPr>
      <w:r w:rsidRPr="008A280D">
        <w:rPr>
          <w:rFonts w:asciiTheme="minorHAnsi" w:hAnsiTheme="minorHAnsi" w:cstheme="minorHAnsi"/>
          <w:b/>
          <w:sz w:val="22"/>
        </w:rPr>
        <w:t>REFERENČNO POTRDILO</w:t>
      </w:r>
      <w:r>
        <w:rPr>
          <w:rFonts w:asciiTheme="minorHAnsi" w:hAnsiTheme="minorHAnsi" w:cstheme="minorHAnsi"/>
          <w:b/>
          <w:sz w:val="22"/>
        </w:rPr>
        <w:t xml:space="preserve"> ZA VODJO GRADNJE</w:t>
      </w:r>
      <w:r w:rsidRPr="008A280D">
        <w:rPr>
          <w:rStyle w:val="Sprotnaopomba-sklic"/>
          <w:rFonts w:asciiTheme="minorHAnsi" w:hAnsiTheme="minorHAnsi" w:cstheme="minorHAnsi"/>
          <w:b/>
          <w:sz w:val="22"/>
        </w:rPr>
        <w:footnoteReference w:id="5"/>
      </w:r>
      <w:r w:rsidRPr="008A280D">
        <w:rPr>
          <w:rFonts w:asciiTheme="minorHAnsi" w:hAnsiTheme="minorHAnsi" w:cstheme="minorHAnsi"/>
          <w:b/>
          <w:sz w:val="22"/>
        </w:rPr>
        <w:t xml:space="preserve"> </w:t>
      </w:r>
    </w:p>
    <w:p w14:paraId="0761648A" w14:textId="77777777" w:rsidR="003717E3" w:rsidRDefault="003717E3" w:rsidP="00EC0F5A">
      <w:pPr>
        <w:autoSpaceDE w:val="0"/>
        <w:autoSpaceDN w:val="0"/>
        <w:adjustRightInd w:val="0"/>
        <w:rPr>
          <w:rFonts w:asciiTheme="minorHAnsi" w:hAnsiTheme="minorHAnsi" w:cstheme="minorHAnsi"/>
          <w:sz w:val="22"/>
        </w:rPr>
      </w:pPr>
    </w:p>
    <w:p w14:paraId="0BA9B50D" w14:textId="152D56A3" w:rsidR="00EC0F5A" w:rsidRPr="00931FC1" w:rsidRDefault="00EC0F5A" w:rsidP="00EC0F5A">
      <w:pPr>
        <w:autoSpaceDE w:val="0"/>
        <w:autoSpaceDN w:val="0"/>
        <w:adjustRightInd w:val="0"/>
        <w:rPr>
          <w:rFonts w:asciiTheme="minorHAnsi" w:hAnsiTheme="minorHAnsi" w:cstheme="minorHAnsi"/>
          <w:sz w:val="22"/>
        </w:rPr>
      </w:pPr>
      <w:r w:rsidRPr="00931FC1">
        <w:rPr>
          <w:rFonts w:asciiTheme="minorHAnsi" w:hAnsiTheme="minorHAnsi" w:cstheme="minorHAnsi"/>
          <w:sz w:val="22"/>
        </w:rPr>
        <w:t xml:space="preserve">Izjavljamo, da je </w:t>
      </w:r>
      <w:r w:rsidR="00DA3FE1">
        <w:rPr>
          <w:rFonts w:asciiTheme="minorHAnsi" w:hAnsiTheme="minorHAnsi" w:cstheme="minorHAnsi"/>
          <w:sz w:val="22"/>
        </w:rPr>
        <w:t>vodja gradnje</w:t>
      </w:r>
    </w:p>
    <w:p w14:paraId="08936E06" w14:textId="77777777" w:rsidR="00EC0F5A" w:rsidRPr="00931FC1" w:rsidRDefault="00EC0F5A" w:rsidP="00EC0F5A">
      <w:pPr>
        <w:autoSpaceDE w:val="0"/>
        <w:autoSpaceDN w:val="0"/>
        <w:adjustRightInd w:val="0"/>
        <w:rPr>
          <w:rFonts w:asciiTheme="minorHAnsi" w:hAnsiTheme="minorHAnsi" w:cstheme="minorHAnsi"/>
          <w:sz w:val="22"/>
        </w:rPr>
      </w:pPr>
    </w:p>
    <w:p w14:paraId="1AF080EF" w14:textId="77777777" w:rsidR="00EC0F5A" w:rsidRPr="00FD6696" w:rsidRDefault="00EC0F5A" w:rsidP="00EC0F5A">
      <w:pPr>
        <w:autoSpaceDE w:val="0"/>
        <w:autoSpaceDN w:val="0"/>
        <w:adjustRightInd w:val="0"/>
        <w:rPr>
          <w:rFonts w:asciiTheme="minorHAnsi" w:hAnsiTheme="minorHAnsi" w:cstheme="minorHAnsi"/>
          <w:sz w:val="22"/>
        </w:rPr>
      </w:pPr>
      <w:r w:rsidRPr="00FD6696">
        <w:rPr>
          <w:rFonts w:asciiTheme="minorHAnsi" w:hAnsiTheme="minorHAnsi" w:cstheme="minorHAnsi"/>
          <w:sz w:val="22"/>
        </w:rPr>
        <w:t>__________________________________________________________________________</w:t>
      </w:r>
    </w:p>
    <w:p w14:paraId="178F1B1E" w14:textId="7102C96A" w:rsidR="00EC0F5A" w:rsidRPr="00FD6696" w:rsidRDefault="00EC0F5A" w:rsidP="00EC0F5A">
      <w:pPr>
        <w:autoSpaceDE w:val="0"/>
        <w:autoSpaceDN w:val="0"/>
        <w:adjustRightInd w:val="0"/>
        <w:rPr>
          <w:rFonts w:asciiTheme="minorHAnsi" w:hAnsiTheme="minorHAnsi" w:cstheme="minorHAnsi"/>
          <w:sz w:val="22"/>
        </w:rPr>
      </w:pPr>
      <w:r w:rsidRPr="00FD6696">
        <w:rPr>
          <w:rFonts w:asciiTheme="minorHAnsi" w:hAnsiTheme="minorHAnsi" w:cstheme="minorHAnsi"/>
          <w:sz w:val="22"/>
        </w:rPr>
        <w:t xml:space="preserve">za našo družbo </w:t>
      </w:r>
      <w:r w:rsidR="00DA3FE1">
        <w:rPr>
          <w:rFonts w:asciiTheme="minorHAnsi" w:hAnsiTheme="minorHAnsi" w:cstheme="minorHAnsi"/>
          <w:sz w:val="22"/>
        </w:rPr>
        <w:t>vodil</w:t>
      </w:r>
      <w:r w:rsidRPr="00FD6696">
        <w:rPr>
          <w:rFonts w:asciiTheme="minorHAnsi" w:hAnsiTheme="minorHAnsi" w:cstheme="minorHAnsi"/>
          <w:sz w:val="22"/>
        </w:rPr>
        <w:t xml:space="preserve"> naslednja dela:</w:t>
      </w:r>
    </w:p>
    <w:p w14:paraId="68101843" w14:textId="77777777" w:rsidR="00EC0F5A" w:rsidRPr="00FD6696" w:rsidRDefault="00EC0F5A" w:rsidP="00EC0F5A">
      <w:pPr>
        <w:autoSpaceDE w:val="0"/>
        <w:autoSpaceDN w:val="0"/>
        <w:adjustRightInd w:val="0"/>
        <w:rPr>
          <w:rFonts w:asciiTheme="minorHAnsi" w:hAnsiTheme="minorHAnsi" w:cstheme="minorHAnsi"/>
          <w:sz w:val="22"/>
        </w:rPr>
      </w:pPr>
    </w:p>
    <w:p w14:paraId="4C7FBA0A" w14:textId="77777777" w:rsidR="00EC0F5A" w:rsidRDefault="00EC0F5A" w:rsidP="00012092">
      <w:pPr>
        <w:pStyle w:val="Odstavekseznama"/>
        <w:numPr>
          <w:ilvl w:val="0"/>
          <w:numId w:val="42"/>
        </w:numPr>
        <w:autoSpaceDE w:val="0"/>
        <w:autoSpaceDN w:val="0"/>
        <w:adjustRightInd w:val="0"/>
        <w:spacing w:after="200" w:line="276" w:lineRule="auto"/>
        <w:rPr>
          <w:rFonts w:asciiTheme="minorHAnsi" w:hAnsiTheme="minorHAnsi" w:cstheme="minorHAnsi"/>
          <w:sz w:val="22"/>
        </w:rPr>
      </w:pPr>
      <w:r w:rsidRPr="00D902F2">
        <w:rPr>
          <w:rFonts w:asciiTheme="minorHAnsi" w:hAnsiTheme="minorHAnsi" w:cstheme="minorHAnsi"/>
          <w:sz w:val="22"/>
        </w:rPr>
        <w:t>Pogodba/naročilo št. in predmet naročila: ____________________________________________</w:t>
      </w:r>
    </w:p>
    <w:p w14:paraId="3908E4DE" w14:textId="77777777" w:rsidR="00012092" w:rsidRPr="00D902F2" w:rsidRDefault="00012092" w:rsidP="00012092">
      <w:pPr>
        <w:pStyle w:val="Odstavekseznama"/>
        <w:autoSpaceDE w:val="0"/>
        <w:autoSpaceDN w:val="0"/>
        <w:adjustRightInd w:val="0"/>
        <w:spacing w:after="200" w:line="276" w:lineRule="auto"/>
        <w:ind w:left="360"/>
        <w:rPr>
          <w:rFonts w:asciiTheme="minorHAnsi" w:hAnsiTheme="minorHAnsi" w:cstheme="minorHAnsi"/>
          <w:sz w:val="22"/>
        </w:rPr>
      </w:pPr>
    </w:p>
    <w:p w14:paraId="0AD1D8BC" w14:textId="7EC29A9A" w:rsidR="007570E0" w:rsidRDefault="007570E0" w:rsidP="00012092">
      <w:pPr>
        <w:pStyle w:val="Odstavekseznama"/>
        <w:numPr>
          <w:ilvl w:val="0"/>
          <w:numId w:val="42"/>
        </w:numPr>
        <w:autoSpaceDE w:val="0"/>
        <w:autoSpaceDN w:val="0"/>
        <w:adjustRightInd w:val="0"/>
        <w:spacing w:after="200" w:line="276" w:lineRule="auto"/>
        <w:rPr>
          <w:rFonts w:asciiTheme="minorHAnsi" w:hAnsiTheme="minorHAnsi" w:cstheme="minorHAnsi"/>
          <w:sz w:val="22"/>
        </w:rPr>
      </w:pPr>
      <w:r>
        <w:rPr>
          <w:rFonts w:asciiTheme="minorHAnsi" w:hAnsiTheme="minorHAnsi" w:cstheme="minorHAnsi"/>
          <w:sz w:val="22"/>
        </w:rPr>
        <w:t xml:space="preserve">Vodenje del </w:t>
      </w:r>
      <w:r w:rsidRPr="00A933FB">
        <w:rPr>
          <w:rFonts w:asciiTheme="minorHAnsi" w:hAnsiTheme="minorHAnsi" w:cstheme="minorHAnsi"/>
          <w:i/>
          <w:iCs/>
          <w:sz w:val="22"/>
        </w:rPr>
        <w:t>(</w:t>
      </w:r>
      <w:r>
        <w:rPr>
          <w:rFonts w:asciiTheme="minorHAnsi" w:hAnsiTheme="minorHAnsi" w:cstheme="minorHAnsi"/>
          <w:i/>
          <w:iCs/>
          <w:sz w:val="22"/>
        </w:rPr>
        <w:t xml:space="preserve">označite in </w:t>
      </w:r>
      <w:r w:rsidRPr="00A933FB">
        <w:rPr>
          <w:rFonts w:asciiTheme="minorHAnsi" w:hAnsiTheme="minorHAnsi" w:cstheme="minorHAnsi"/>
          <w:i/>
          <w:iCs/>
          <w:sz w:val="22"/>
        </w:rPr>
        <w:t>izpolnite ustrezne točke)</w:t>
      </w:r>
      <w:r>
        <w:rPr>
          <w:rFonts w:asciiTheme="minorHAnsi" w:hAnsiTheme="minorHAnsi" w:cstheme="minorHAnsi"/>
          <w:sz w:val="22"/>
        </w:rPr>
        <w:t xml:space="preserve">: </w:t>
      </w:r>
    </w:p>
    <w:p w14:paraId="45F824CF" w14:textId="77777777" w:rsidR="002D2EF6" w:rsidRDefault="002D2EF6" w:rsidP="002D2EF6">
      <w:pPr>
        <w:pStyle w:val="Odstavekseznama"/>
        <w:numPr>
          <w:ilvl w:val="1"/>
          <w:numId w:val="42"/>
        </w:numPr>
        <w:autoSpaceDE w:val="0"/>
        <w:autoSpaceDN w:val="0"/>
        <w:adjustRightInd w:val="0"/>
        <w:spacing w:after="200" w:line="276" w:lineRule="auto"/>
        <w:rPr>
          <w:rFonts w:asciiTheme="minorHAnsi" w:hAnsiTheme="minorHAnsi" w:cstheme="minorHAnsi"/>
          <w:sz w:val="22"/>
        </w:rPr>
      </w:pPr>
      <w:proofErr w:type="spellStart"/>
      <w:r w:rsidRPr="009E6313">
        <w:rPr>
          <w:rFonts w:asciiTheme="minorHAnsi" w:hAnsiTheme="minorHAnsi" w:cstheme="minorHAnsi"/>
          <w:sz w:val="22"/>
        </w:rPr>
        <w:t>jeklomontažna</w:t>
      </w:r>
      <w:proofErr w:type="spellEnd"/>
      <w:r w:rsidRPr="009E6313">
        <w:rPr>
          <w:rFonts w:asciiTheme="minorHAnsi" w:hAnsiTheme="minorHAnsi" w:cstheme="minorHAnsi"/>
          <w:sz w:val="22"/>
        </w:rPr>
        <w:t xml:space="preserve"> dela na daljnovodu napetostnega nivoja </w:t>
      </w:r>
      <w:r>
        <w:rPr>
          <w:rFonts w:asciiTheme="minorHAnsi" w:hAnsiTheme="minorHAnsi" w:cstheme="minorHAnsi"/>
          <w:sz w:val="22"/>
        </w:rPr>
        <w:t>_____ (110 ali več)</w:t>
      </w:r>
      <w:r w:rsidRPr="009E6313">
        <w:rPr>
          <w:rFonts w:asciiTheme="minorHAnsi" w:hAnsiTheme="minorHAnsi" w:cstheme="minorHAnsi"/>
          <w:sz w:val="22"/>
        </w:rPr>
        <w:t xml:space="preserve"> kV, </w:t>
      </w:r>
      <w:r>
        <w:rPr>
          <w:rFonts w:asciiTheme="minorHAnsi" w:hAnsiTheme="minorHAnsi" w:cstheme="minorHAnsi"/>
          <w:sz w:val="22"/>
        </w:rPr>
        <w:t xml:space="preserve">in so obsegala </w:t>
      </w:r>
      <w:r w:rsidRPr="009E6313">
        <w:rPr>
          <w:rFonts w:asciiTheme="minorHAnsi" w:hAnsiTheme="minorHAnsi" w:cstheme="minorHAnsi"/>
          <w:sz w:val="22"/>
        </w:rPr>
        <w:t xml:space="preserve">izvedbo </w:t>
      </w:r>
      <w:proofErr w:type="spellStart"/>
      <w:r w:rsidRPr="009E6313">
        <w:rPr>
          <w:rFonts w:asciiTheme="minorHAnsi" w:hAnsiTheme="minorHAnsi" w:cstheme="minorHAnsi"/>
          <w:sz w:val="22"/>
        </w:rPr>
        <w:t>jeklomontažnih</w:t>
      </w:r>
      <w:proofErr w:type="spellEnd"/>
      <w:r w:rsidRPr="009E6313">
        <w:rPr>
          <w:rFonts w:asciiTheme="minorHAnsi" w:hAnsiTheme="minorHAnsi" w:cstheme="minorHAnsi"/>
          <w:sz w:val="22"/>
        </w:rPr>
        <w:t xml:space="preserve"> del na </w:t>
      </w:r>
      <w:r>
        <w:rPr>
          <w:rFonts w:asciiTheme="minorHAnsi" w:hAnsiTheme="minorHAnsi" w:cstheme="minorHAnsi"/>
          <w:sz w:val="22"/>
        </w:rPr>
        <w:t>_______</w:t>
      </w:r>
      <w:r w:rsidRPr="009E6313">
        <w:rPr>
          <w:rFonts w:asciiTheme="minorHAnsi" w:hAnsiTheme="minorHAnsi" w:cstheme="minorHAnsi"/>
          <w:sz w:val="22"/>
        </w:rPr>
        <w:t xml:space="preserve"> stojnih mestih. </w:t>
      </w:r>
    </w:p>
    <w:p w14:paraId="5BA8EDF1" w14:textId="77777777" w:rsidR="002D2EF6" w:rsidRDefault="002D2EF6" w:rsidP="002D2EF6">
      <w:pPr>
        <w:pStyle w:val="Odstavekseznama"/>
        <w:autoSpaceDE w:val="0"/>
        <w:autoSpaceDN w:val="0"/>
        <w:adjustRightInd w:val="0"/>
        <w:spacing w:after="200" w:line="276" w:lineRule="auto"/>
        <w:ind w:left="1080"/>
        <w:rPr>
          <w:rFonts w:asciiTheme="minorHAnsi" w:hAnsiTheme="minorHAnsi" w:cstheme="minorHAnsi"/>
          <w:sz w:val="22"/>
        </w:rPr>
      </w:pPr>
      <w:r w:rsidRPr="009E6313">
        <w:rPr>
          <w:rFonts w:asciiTheme="minorHAnsi" w:hAnsiTheme="minorHAnsi" w:cstheme="minorHAnsi"/>
          <w:sz w:val="22"/>
        </w:rPr>
        <w:t xml:space="preserve">Dela </w:t>
      </w:r>
      <w:r>
        <w:rPr>
          <w:rFonts w:asciiTheme="minorHAnsi" w:hAnsiTheme="minorHAnsi" w:cstheme="minorHAnsi"/>
          <w:sz w:val="22"/>
        </w:rPr>
        <w:t>s</w:t>
      </w:r>
      <w:r w:rsidRPr="009E6313">
        <w:rPr>
          <w:rFonts w:asciiTheme="minorHAnsi" w:hAnsiTheme="minorHAnsi" w:cstheme="minorHAnsi"/>
          <w:sz w:val="22"/>
        </w:rPr>
        <w:t>o zajema</w:t>
      </w:r>
      <w:r>
        <w:rPr>
          <w:rFonts w:asciiTheme="minorHAnsi" w:hAnsiTheme="minorHAnsi" w:cstheme="minorHAnsi"/>
          <w:sz w:val="22"/>
        </w:rPr>
        <w:t>la</w:t>
      </w:r>
      <w:r w:rsidRPr="009E6313">
        <w:rPr>
          <w:rFonts w:asciiTheme="minorHAnsi" w:hAnsiTheme="minorHAnsi" w:cstheme="minorHAnsi"/>
          <w:sz w:val="22"/>
        </w:rPr>
        <w:t xml:space="preserve"> montažo jeklenih konstrukcij do prve etaže daljnovodnega stebra</w:t>
      </w:r>
      <w:r>
        <w:rPr>
          <w:rFonts w:asciiTheme="minorHAnsi" w:hAnsiTheme="minorHAnsi" w:cstheme="minorHAnsi"/>
          <w:sz w:val="22"/>
        </w:rPr>
        <w:t>: DA  NE</w:t>
      </w:r>
      <w:r w:rsidRPr="009E6313">
        <w:rPr>
          <w:rFonts w:asciiTheme="minorHAnsi" w:hAnsiTheme="minorHAnsi" w:cstheme="minorHAnsi"/>
          <w:sz w:val="22"/>
        </w:rPr>
        <w:t xml:space="preserve"> </w:t>
      </w:r>
    </w:p>
    <w:p w14:paraId="7ABD2118" w14:textId="77777777" w:rsidR="002D2EF6" w:rsidRDefault="002D2EF6" w:rsidP="002D2EF6">
      <w:pPr>
        <w:pStyle w:val="Odstavekseznama"/>
        <w:autoSpaceDE w:val="0"/>
        <w:autoSpaceDN w:val="0"/>
        <w:adjustRightInd w:val="0"/>
        <w:spacing w:after="200" w:line="276" w:lineRule="auto"/>
        <w:ind w:left="1080"/>
        <w:rPr>
          <w:rFonts w:asciiTheme="minorHAnsi" w:hAnsiTheme="minorHAnsi" w:cstheme="minorHAnsi"/>
          <w:sz w:val="22"/>
        </w:rPr>
      </w:pPr>
      <w:r>
        <w:rPr>
          <w:rFonts w:asciiTheme="minorHAnsi" w:hAnsiTheme="minorHAnsi" w:cstheme="minorHAnsi"/>
          <w:sz w:val="22"/>
        </w:rPr>
        <w:t xml:space="preserve">Dela so bila </w:t>
      </w:r>
      <w:r w:rsidRPr="009E6313">
        <w:rPr>
          <w:rFonts w:asciiTheme="minorHAnsi" w:hAnsiTheme="minorHAnsi" w:cstheme="minorHAnsi"/>
          <w:sz w:val="22"/>
        </w:rPr>
        <w:t xml:space="preserve">izvedena pod </w:t>
      </w:r>
      <w:r>
        <w:rPr>
          <w:rFonts w:asciiTheme="minorHAnsi" w:hAnsiTheme="minorHAnsi" w:cstheme="minorHAnsi"/>
          <w:sz w:val="22"/>
        </w:rPr>
        <w:t xml:space="preserve">drugim </w:t>
      </w:r>
      <w:r w:rsidRPr="009E6313">
        <w:rPr>
          <w:rFonts w:asciiTheme="minorHAnsi" w:hAnsiTheme="minorHAnsi" w:cstheme="minorHAnsi"/>
          <w:sz w:val="22"/>
        </w:rPr>
        <w:t>daljnovodom, ki je bil v obratovanju oz. pod napetostjo</w:t>
      </w:r>
      <w:r>
        <w:rPr>
          <w:rFonts w:asciiTheme="minorHAnsi" w:hAnsiTheme="minorHAnsi" w:cstheme="minorHAnsi"/>
          <w:sz w:val="22"/>
        </w:rPr>
        <w:t xml:space="preserve">: </w:t>
      </w:r>
    </w:p>
    <w:p w14:paraId="44ABA129" w14:textId="77777777" w:rsidR="002D2EF6" w:rsidRDefault="002D2EF6" w:rsidP="002D2EF6">
      <w:pPr>
        <w:pStyle w:val="Odstavekseznama"/>
        <w:autoSpaceDE w:val="0"/>
        <w:autoSpaceDN w:val="0"/>
        <w:adjustRightInd w:val="0"/>
        <w:spacing w:after="200" w:line="276" w:lineRule="auto"/>
        <w:ind w:left="8160"/>
        <w:rPr>
          <w:rFonts w:asciiTheme="minorHAnsi" w:hAnsiTheme="minorHAnsi" w:cstheme="minorHAnsi"/>
          <w:sz w:val="22"/>
        </w:rPr>
      </w:pPr>
      <w:r>
        <w:rPr>
          <w:rFonts w:asciiTheme="minorHAnsi" w:hAnsiTheme="minorHAnsi" w:cstheme="minorHAnsi"/>
          <w:sz w:val="22"/>
        </w:rPr>
        <w:t>DA  NE</w:t>
      </w:r>
    </w:p>
    <w:p w14:paraId="07527D16" w14:textId="77777777" w:rsidR="002D2EF6" w:rsidRPr="009E6313" w:rsidRDefault="002D2EF6" w:rsidP="002D2EF6">
      <w:pPr>
        <w:pStyle w:val="Odstavekseznama"/>
        <w:autoSpaceDE w:val="0"/>
        <w:autoSpaceDN w:val="0"/>
        <w:adjustRightInd w:val="0"/>
        <w:spacing w:after="200" w:line="276" w:lineRule="auto"/>
        <w:ind w:left="1080"/>
        <w:rPr>
          <w:rFonts w:asciiTheme="minorHAnsi" w:hAnsiTheme="minorHAnsi" w:cstheme="minorHAnsi"/>
          <w:sz w:val="22"/>
        </w:rPr>
      </w:pPr>
    </w:p>
    <w:p w14:paraId="02956AA5" w14:textId="77777777" w:rsidR="002D2EF6" w:rsidRDefault="002D2EF6" w:rsidP="002D2EF6">
      <w:pPr>
        <w:pStyle w:val="Odstavekseznama"/>
        <w:numPr>
          <w:ilvl w:val="1"/>
          <w:numId w:val="42"/>
        </w:numPr>
        <w:autoSpaceDE w:val="0"/>
        <w:autoSpaceDN w:val="0"/>
        <w:adjustRightInd w:val="0"/>
        <w:spacing w:after="200" w:line="276" w:lineRule="auto"/>
        <w:rPr>
          <w:rFonts w:asciiTheme="minorHAnsi" w:hAnsiTheme="minorHAnsi" w:cstheme="minorHAnsi"/>
          <w:sz w:val="22"/>
        </w:rPr>
      </w:pPr>
      <w:proofErr w:type="spellStart"/>
      <w:r w:rsidRPr="009E6313">
        <w:rPr>
          <w:rFonts w:asciiTheme="minorHAnsi" w:hAnsiTheme="minorHAnsi" w:cstheme="minorHAnsi"/>
          <w:sz w:val="22"/>
        </w:rPr>
        <w:t>elektromontažna</w:t>
      </w:r>
      <w:proofErr w:type="spellEnd"/>
      <w:r w:rsidRPr="009E6313">
        <w:rPr>
          <w:rFonts w:asciiTheme="minorHAnsi" w:hAnsiTheme="minorHAnsi" w:cstheme="minorHAnsi"/>
          <w:sz w:val="22"/>
        </w:rPr>
        <w:t xml:space="preserve"> dela (montaža vodnikov</w:t>
      </w:r>
      <w:r>
        <w:rPr>
          <w:rFonts w:asciiTheme="minorHAnsi" w:hAnsiTheme="minorHAnsi" w:cstheme="minorHAnsi"/>
          <w:sz w:val="22"/>
        </w:rPr>
        <w:t>, izolacije</w:t>
      </w:r>
      <w:r w:rsidRPr="009E6313">
        <w:rPr>
          <w:rFonts w:asciiTheme="minorHAnsi" w:hAnsiTheme="minorHAnsi" w:cstheme="minorHAnsi"/>
          <w:sz w:val="22"/>
        </w:rPr>
        <w:t xml:space="preserve"> in obesne opreme) in </w:t>
      </w:r>
      <w:proofErr w:type="spellStart"/>
      <w:r w:rsidRPr="009E6313">
        <w:rPr>
          <w:rFonts w:asciiTheme="minorHAnsi" w:hAnsiTheme="minorHAnsi" w:cstheme="minorHAnsi"/>
          <w:sz w:val="22"/>
        </w:rPr>
        <w:t>elektromontažna</w:t>
      </w:r>
      <w:proofErr w:type="spellEnd"/>
      <w:r w:rsidRPr="009E6313">
        <w:rPr>
          <w:rFonts w:asciiTheme="minorHAnsi" w:hAnsiTheme="minorHAnsi" w:cstheme="minorHAnsi"/>
          <w:sz w:val="22"/>
        </w:rPr>
        <w:t xml:space="preserve"> dela OPGW s pripadajočo opremo na daljnovodu napetostnega nivoja </w:t>
      </w:r>
      <w:r>
        <w:rPr>
          <w:rFonts w:asciiTheme="minorHAnsi" w:hAnsiTheme="minorHAnsi" w:cstheme="minorHAnsi"/>
          <w:sz w:val="22"/>
        </w:rPr>
        <w:t>_____ (</w:t>
      </w:r>
      <w:r w:rsidRPr="009E6313">
        <w:rPr>
          <w:rFonts w:asciiTheme="minorHAnsi" w:hAnsiTheme="minorHAnsi" w:cstheme="minorHAnsi"/>
          <w:sz w:val="22"/>
        </w:rPr>
        <w:t>11</w:t>
      </w:r>
      <w:r>
        <w:rPr>
          <w:rFonts w:asciiTheme="minorHAnsi" w:hAnsiTheme="minorHAnsi" w:cstheme="minorHAnsi"/>
          <w:sz w:val="22"/>
        </w:rPr>
        <w:t>0</w:t>
      </w:r>
      <w:r w:rsidRPr="009E6313">
        <w:rPr>
          <w:rFonts w:asciiTheme="minorHAnsi" w:hAnsiTheme="minorHAnsi" w:cstheme="minorHAnsi"/>
          <w:sz w:val="22"/>
        </w:rPr>
        <w:t xml:space="preserve"> ali več</w:t>
      </w:r>
      <w:r>
        <w:rPr>
          <w:rFonts w:asciiTheme="minorHAnsi" w:hAnsiTheme="minorHAnsi" w:cstheme="minorHAnsi"/>
          <w:sz w:val="22"/>
        </w:rPr>
        <w:t>) kV</w:t>
      </w:r>
      <w:r w:rsidRPr="009E6313">
        <w:rPr>
          <w:rFonts w:asciiTheme="minorHAnsi" w:hAnsiTheme="minorHAnsi" w:cstheme="minorHAnsi"/>
          <w:sz w:val="22"/>
        </w:rPr>
        <w:t xml:space="preserve">, v </w:t>
      </w:r>
      <w:proofErr w:type="spellStart"/>
      <w:r w:rsidRPr="009E6313">
        <w:rPr>
          <w:rFonts w:asciiTheme="minorHAnsi" w:hAnsiTheme="minorHAnsi" w:cstheme="minorHAnsi"/>
          <w:sz w:val="22"/>
        </w:rPr>
        <w:t>trasni</w:t>
      </w:r>
      <w:proofErr w:type="spellEnd"/>
      <w:r w:rsidRPr="009E6313">
        <w:rPr>
          <w:rFonts w:asciiTheme="minorHAnsi" w:hAnsiTheme="minorHAnsi" w:cstheme="minorHAnsi"/>
          <w:sz w:val="22"/>
        </w:rPr>
        <w:t xml:space="preserve"> dolžini </w:t>
      </w:r>
      <w:r>
        <w:rPr>
          <w:rFonts w:asciiTheme="minorHAnsi" w:hAnsiTheme="minorHAnsi" w:cstheme="minorHAnsi"/>
          <w:sz w:val="22"/>
        </w:rPr>
        <w:t xml:space="preserve">_______ </w:t>
      </w:r>
      <w:r w:rsidRPr="009E6313">
        <w:rPr>
          <w:rFonts w:asciiTheme="minorHAnsi" w:hAnsiTheme="minorHAnsi" w:cstheme="minorHAnsi"/>
          <w:sz w:val="22"/>
        </w:rPr>
        <w:t>km</w:t>
      </w:r>
      <w:r>
        <w:rPr>
          <w:rFonts w:asciiTheme="minorHAnsi" w:hAnsiTheme="minorHAnsi" w:cstheme="minorHAnsi"/>
          <w:sz w:val="22"/>
        </w:rPr>
        <w:t>,</w:t>
      </w:r>
    </w:p>
    <w:p w14:paraId="3928F184" w14:textId="77777777" w:rsidR="002D2EF6" w:rsidRPr="007570E0" w:rsidRDefault="002D2EF6" w:rsidP="002D2EF6">
      <w:pPr>
        <w:pStyle w:val="Odstavekseznama"/>
        <w:rPr>
          <w:rFonts w:asciiTheme="minorHAnsi" w:hAnsiTheme="minorHAnsi" w:cstheme="minorHAnsi"/>
          <w:sz w:val="22"/>
        </w:rPr>
      </w:pPr>
    </w:p>
    <w:p w14:paraId="72C629EC" w14:textId="77777777" w:rsidR="002D2EF6" w:rsidRDefault="002D2EF6" w:rsidP="002D2EF6">
      <w:pPr>
        <w:pStyle w:val="Odstavekseznama"/>
        <w:numPr>
          <w:ilvl w:val="1"/>
          <w:numId w:val="42"/>
        </w:numPr>
        <w:autoSpaceDE w:val="0"/>
        <w:autoSpaceDN w:val="0"/>
        <w:adjustRightInd w:val="0"/>
        <w:spacing w:after="200" w:line="276" w:lineRule="auto"/>
        <w:rPr>
          <w:rFonts w:asciiTheme="minorHAnsi" w:hAnsiTheme="minorHAnsi" w:cstheme="minorHAnsi"/>
          <w:sz w:val="22"/>
        </w:rPr>
      </w:pPr>
      <w:r w:rsidRPr="009E6313">
        <w:rPr>
          <w:rFonts w:asciiTheme="minorHAnsi" w:hAnsiTheme="minorHAnsi" w:cstheme="minorHAnsi"/>
          <w:sz w:val="22"/>
        </w:rPr>
        <w:t xml:space="preserve">montažo fiksnih </w:t>
      </w:r>
      <w:proofErr w:type="spellStart"/>
      <w:r w:rsidRPr="009E6313">
        <w:rPr>
          <w:rFonts w:asciiTheme="minorHAnsi" w:hAnsiTheme="minorHAnsi" w:cstheme="minorHAnsi"/>
          <w:sz w:val="22"/>
        </w:rPr>
        <w:t>vzpenjalnih</w:t>
      </w:r>
      <w:proofErr w:type="spellEnd"/>
      <w:r w:rsidRPr="009E6313">
        <w:rPr>
          <w:rFonts w:asciiTheme="minorHAnsi" w:hAnsiTheme="minorHAnsi" w:cstheme="minorHAnsi"/>
          <w:sz w:val="22"/>
        </w:rPr>
        <w:t xml:space="preserve"> sistemov na jeklene konstrukcije za </w:t>
      </w:r>
      <w:r>
        <w:rPr>
          <w:rFonts w:asciiTheme="minorHAnsi" w:hAnsiTheme="minorHAnsi" w:cstheme="minorHAnsi"/>
          <w:sz w:val="22"/>
        </w:rPr>
        <w:t>______</w:t>
      </w:r>
      <w:r w:rsidRPr="009E6313">
        <w:rPr>
          <w:rFonts w:asciiTheme="minorHAnsi" w:hAnsiTheme="minorHAnsi" w:cstheme="minorHAnsi"/>
          <w:sz w:val="22"/>
        </w:rPr>
        <w:t xml:space="preserve"> stojnih mest na daljnovodu napetostnega nivoja </w:t>
      </w:r>
      <w:r>
        <w:rPr>
          <w:rFonts w:asciiTheme="minorHAnsi" w:hAnsiTheme="minorHAnsi" w:cstheme="minorHAnsi"/>
          <w:sz w:val="22"/>
        </w:rPr>
        <w:t>______</w:t>
      </w:r>
      <w:r w:rsidRPr="009E6313">
        <w:rPr>
          <w:rFonts w:asciiTheme="minorHAnsi" w:hAnsiTheme="minorHAnsi" w:cstheme="minorHAnsi"/>
          <w:sz w:val="22"/>
        </w:rPr>
        <w:t xml:space="preserve"> </w:t>
      </w:r>
      <w:r>
        <w:rPr>
          <w:rFonts w:asciiTheme="minorHAnsi" w:hAnsiTheme="minorHAnsi" w:cstheme="minorHAnsi"/>
          <w:sz w:val="22"/>
        </w:rPr>
        <w:t xml:space="preserve">(110 ali več) </w:t>
      </w:r>
      <w:r w:rsidRPr="009E6313">
        <w:rPr>
          <w:rFonts w:asciiTheme="minorHAnsi" w:hAnsiTheme="minorHAnsi" w:cstheme="minorHAnsi"/>
          <w:sz w:val="22"/>
        </w:rPr>
        <w:t>kV</w:t>
      </w:r>
      <w:r>
        <w:rPr>
          <w:rFonts w:asciiTheme="minorHAnsi" w:hAnsiTheme="minorHAnsi" w:cstheme="minorHAnsi"/>
          <w:sz w:val="22"/>
        </w:rPr>
        <w:t xml:space="preserve">, </w:t>
      </w:r>
    </w:p>
    <w:p w14:paraId="374332D4" w14:textId="77777777" w:rsidR="002D2EF6" w:rsidRPr="007570E0" w:rsidRDefault="002D2EF6" w:rsidP="002D2EF6">
      <w:pPr>
        <w:pStyle w:val="Odstavekseznama"/>
        <w:rPr>
          <w:rFonts w:asciiTheme="minorHAnsi" w:hAnsiTheme="minorHAnsi" w:cstheme="minorHAnsi"/>
          <w:sz w:val="22"/>
        </w:rPr>
      </w:pPr>
    </w:p>
    <w:p w14:paraId="2801BEAB" w14:textId="77777777" w:rsidR="002D2EF6" w:rsidRDefault="002D2EF6" w:rsidP="002D2EF6">
      <w:pPr>
        <w:pStyle w:val="Odstavekseznama"/>
        <w:numPr>
          <w:ilvl w:val="1"/>
          <w:numId w:val="42"/>
        </w:numPr>
        <w:autoSpaceDE w:val="0"/>
        <w:autoSpaceDN w:val="0"/>
        <w:adjustRightInd w:val="0"/>
        <w:spacing w:after="200" w:line="276" w:lineRule="auto"/>
        <w:rPr>
          <w:rFonts w:asciiTheme="minorHAnsi" w:hAnsiTheme="minorHAnsi" w:cstheme="minorHAnsi"/>
          <w:sz w:val="22"/>
        </w:rPr>
      </w:pPr>
      <w:r w:rsidRPr="009E6313">
        <w:rPr>
          <w:rFonts w:asciiTheme="minorHAnsi" w:hAnsiTheme="minorHAnsi" w:cstheme="minorHAnsi"/>
          <w:sz w:val="22"/>
        </w:rPr>
        <w:t xml:space="preserve">antikorozijsko zaščito jeklenih konstrukcij za </w:t>
      </w:r>
      <w:r>
        <w:rPr>
          <w:rFonts w:asciiTheme="minorHAnsi" w:hAnsiTheme="minorHAnsi" w:cstheme="minorHAnsi"/>
          <w:sz w:val="22"/>
        </w:rPr>
        <w:t>_______</w:t>
      </w:r>
      <w:r w:rsidRPr="009E6313">
        <w:rPr>
          <w:rFonts w:asciiTheme="minorHAnsi" w:hAnsiTheme="minorHAnsi" w:cstheme="minorHAnsi"/>
          <w:sz w:val="22"/>
        </w:rPr>
        <w:t xml:space="preserve"> stojnih mest na daljnovodu napetostnega nivoja </w:t>
      </w:r>
      <w:r>
        <w:rPr>
          <w:rFonts w:asciiTheme="minorHAnsi" w:hAnsiTheme="minorHAnsi" w:cstheme="minorHAnsi"/>
          <w:sz w:val="22"/>
        </w:rPr>
        <w:t>_______ (</w:t>
      </w:r>
      <w:r w:rsidRPr="009E6313">
        <w:rPr>
          <w:rFonts w:asciiTheme="minorHAnsi" w:hAnsiTheme="minorHAnsi" w:cstheme="minorHAnsi"/>
          <w:sz w:val="22"/>
        </w:rPr>
        <w:t>110 ali več</w:t>
      </w:r>
      <w:r>
        <w:rPr>
          <w:rFonts w:asciiTheme="minorHAnsi" w:hAnsiTheme="minorHAnsi" w:cstheme="minorHAnsi"/>
          <w:sz w:val="22"/>
        </w:rPr>
        <w:t>) kV.</w:t>
      </w:r>
    </w:p>
    <w:p w14:paraId="65FC5CD1" w14:textId="77777777" w:rsidR="002D2EF6" w:rsidRPr="002D2EF6" w:rsidRDefault="002D2EF6" w:rsidP="002D2EF6">
      <w:pPr>
        <w:pStyle w:val="Odstavekseznama"/>
        <w:rPr>
          <w:rFonts w:asciiTheme="minorHAnsi" w:hAnsiTheme="minorHAnsi" w:cstheme="minorHAnsi"/>
          <w:sz w:val="22"/>
        </w:rPr>
      </w:pPr>
    </w:p>
    <w:p w14:paraId="0694C090" w14:textId="77777777" w:rsidR="007570E0" w:rsidRPr="00D902F2" w:rsidRDefault="007570E0" w:rsidP="00012092">
      <w:pPr>
        <w:pStyle w:val="Odstavekseznama"/>
        <w:numPr>
          <w:ilvl w:val="0"/>
          <w:numId w:val="42"/>
        </w:numPr>
        <w:autoSpaceDE w:val="0"/>
        <w:autoSpaceDN w:val="0"/>
        <w:adjustRightInd w:val="0"/>
        <w:spacing w:after="200" w:line="276" w:lineRule="auto"/>
        <w:rPr>
          <w:rFonts w:asciiTheme="minorHAnsi" w:hAnsiTheme="minorHAnsi" w:cstheme="minorHAnsi"/>
          <w:sz w:val="22"/>
        </w:rPr>
      </w:pPr>
      <w:r>
        <w:rPr>
          <w:rFonts w:asciiTheme="minorHAnsi" w:hAnsiTheme="minorHAnsi" w:cstheme="minorHAnsi"/>
          <w:sz w:val="22"/>
        </w:rPr>
        <w:t>Zaključek del</w:t>
      </w:r>
      <w:r>
        <w:rPr>
          <w:rStyle w:val="Sprotnaopomba-sklic"/>
          <w:rFonts w:cstheme="minorHAnsi"/>
        </w:rPr>
        <w:footnoteReference w:id="6"/>
      </w:r>
      <w:r w:rsidRPr="00D902F2">
        <w:rPr>
          <w:rFonts w:asciiTheme="minorHAnsi" w:hAnsiTheme="minorHAnsi" w:cstheme="minorHAnsi"/>
          <w:sz w:val="22"/>
        </w:rPr>
        <w:t>: ____________________</w:t>
      </w:r>
    </w:p>
    <w:p w14:paraId="68D26AB2" w14:textId="77777777" w:rsidR="00EC0F5A" w:rsidRPr="00070227" w:rsidRDefault="00EC0F5A" w:rsidP="00EC0F5A">
      <w:pPr>
        <w:autoSpaceDE w:val="0"/>
        <w:autoSpaceDN w:val="0"/>
        <w:adjustRightInd w:val="0"/>
        <w:rPr>
          <w:rFonts w:asciiTheme="minorHAnsi" w:hAnsiTheme="minorHAnsi" w:cstheme="minorHAnsi"/>
        </w:rPr>
      </w:pPr>
    </w:p>
    <w:p w14:paraId="6B540E1F" w14:textId="77777777" w:rsidR="00EC0F5A" w:rsidRPr="00472C9A" w:rsidRDefault="00EC0F5A" w:rsidP="00EC0F5A">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Kontaktna oseba za preverjanje reference je: _____________________________________, </w:t>
      </w:r>
    </w:p>
    <w:p w14:paraId="12AEA4D7" w14:textId="77777777" w:rsidR="00EC0F5A" w:rsidRDefault="00EC0F5A" w:rsidP="00EC0F5A">
      <w:pPr>
        <w:autoSpaceDE w:val="0"/>
        <w:autoSpaceDN w:val="0"/>
        <w:adjustRightInd w:val="0"/>
        <w:rPr>
          <w:rFonts w:asciiTheme="minorHAnsi" w:hAnsiTheme="minorHAnsi" w:cstheme="minorHAnsi"/>
          <w:sz w:val="22"/>
        </w:rPr>
      </w:pPr>
    </w:p>
    <w:p w14:paraId="50F67D08" w14:textId="77777777" w:rsidR="00EC0F5A" w:rsidRPr="00472C9A" w:rsidRDefault="00EC0F5A" w:rsidP="00EC0F5A">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tel.: _________________ in e-mail _____________________________________________. </w:t>
      </w:r>
    </w:p>
    <w:p w14:paraId="1B278D33" w14:textId="77777777" w:rsidR="00EC0F5A" w:rsidRPr="00472C9A" w:rsidRDefault="00EC0F5A">
      <w:pPr>
        <w:pStyle w:val="Odstavekseznama"/>
        <w:numPr>
          <w:ilvl w:val="0"/>
          <w:numId w:val="31"/>
        </w:numPr>
        <w:autoSpaceDE w:val="0"/>
        <w:autoSpaceDN w:val="0"/>
        <w:adjustRightInd w:val="0"/>
        <w:spacing w:after="200" w:line="276" w:lineRule="auto"/>
        <w:jc w:val="left"/>
        <w:rPr>
          <w:rFonts w:asciiTheme="minorHAnsi" w:hAnsiTheme="minorHAnsi" w:cstheme="minorHAnsi"/>
        </w:rPr>
      </w:pPr>
    </w:p>
    <w:p w14:paraId="5760A994" w14:textId="737D2FFD" w:rsidR="00EC0F5A" w:rsidRDefault="00B32977" w:rsidP="00EC0F5A">
      <w:pPr>
        <w:autoSpaceDE w:val="0"/>
        <w:autoSpaceDN w:val="0"/>
        <w:adjustRightInd w:val="0"/>
        <w:rPr>
          <w:rFonts w:asciiTheme="minorHAnsi" w:hAnsiTheme="minorHAnsi" w:cstheme="minorHAnsi"/>
          <w:sz w:val="22"/>
        </w:rPr>
      </w:pPr>
      <w:r>
        <w:rPr>
          <w:rFonts w:asciiTheme="minorHAnsi" w:hAnsiTheme="minorHAnsi" w:cstheme="minorHAnsi"/>
          <w:sz w:val="22"/>
        </w:rPr>
        <w:t>Navedeni vodja gradnje</w:t>
      </w:r>
      <w:r w:rsidR="00EC0F5A" w:rsidRPr="00472C9A">
        <w:rPr>
          <w:rFonts w:asciiTheme="minorHAnsi" w:hAnsiTheme="minorHAnsi" w:cstheme="minorHAnsi"/>
          <w:sz w:val="22"/>
        </w:rPr>
        <w:t xml:space="preserve"> je </w:t>
      </w:r>
      <w:r>
        <w:rPr>
          <w:rFonts w:asciiTheme="minorHAnsi" w:hAnsiTheme="minorHAnsi" w:cstheme="minorHAnsi"/>
          <w:sz w:val="22"/>
        </w:rPr>
        <w:t xml:space="preserve">vodenje del </w:t>
      </w:r>
      <w:r w:rsidR="00EC0F5A" w:rsidRPr="00472C9A">
        <w:rPr>
          <w:rFonts w:asciiTheme="minorHAnsi" w:hAnsiTheme="minorHAnsi" w:cstheme="minorHAnsi"/>
          <w:sz w:val="22"/>
        </w:rPr>
        <w:t xml:space="preserve">opravil strokovno in kvalitetno v skladu s predpisi stroke in v pogodbeno dogovorjenem roku. </w:t>
      </w:r>
    </w:p>
    <w:p w14:paraId="32567A9E" w14:textId="77777777" w:rsidR="00EC0F5A" w:rsidRPr="00472C9A" w:rsidRDefault="00EC0F5A" w:rsidP="00EC0F5A">
      <w:pPr>
        <w:autoSpaceDE w:val="0"/>
        <w:autoSpaceDN w:val="0"/>
        <w:adjustRightInd w:val="0"/>
        <w:rPr>
          <w:rFonts w:asciiTheme="minorHAnsi" w:hAnsiTheme="minorHAnsi" w:cstheme="minorHAnsi"/>
          <w:sz w:val="22"/>
        </w:rPr>
      </w:pPr>
    </w:p>
    <w:p w14:paraId="3AAACFCC" w14:textId="77777777" w:rsidR="00EC0F5A" w:rsidRPr="00472C9A" w:rsidRDefault="00EC0F5A" w:rsidP="00EC0F5A">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Potrjevalec reference se strinja, da ima naročnik ELEKTRO GORENJSKA, </w:t>
      </w:r>
      <w:proofErr w:type="spellStart"/>
      <w:r w:rsidRPr="00472C9A">
        <w:rPr>
          <w:rFonts w:asciiTheme="minorHAnsi" w:hAnsiTheme="minorHAnsi" w:cstheme="minorHAnsi"/>
          <w:sz w:val="22"/>
        </w:rPr>
        <w:t>d.d</w:t>
      </w:r>
      <w:proofErr w:type="spellEnd"/>
      <w:r w:rsidRPr="00472C9A">
        <w:rPr>
          <w:rFonts w:asciiTheme="minorHAnsi" w:hAnsiTheme="minorHAnsi" w:cstheme="minorHAnsi"/>
          <w:sz w:val="22"/>
        </w:rPr>
        <w:t>. pravico, da preveri to referenco.</w:t>
      </w:r>
    </w:p>
    <w:p w14:paraId="45F29B21" w14:textId="77777777" w:rsidR="00EC0F5A" w:rsidRPr="005F4468" w:rsidRDefault="00EC0F5A">
      <w:pPr>
        <w:pStyle w:val="Odstavekseznama"/>
        <w:numPr>
          <w:ilvl w:val="0"/>
          <w:numId w:val="31"/>
        </w:numPr>
        <w:autoSpaceDE w:val="0"/>
        <w:autoSpaceDN w:val="0"/>
        <w:adjustRightInd w:val="0"/>
        <w:spacing w:after="200" w:line="276" w:lineRule="auto"/>
        <w:jc w:val="left"/>
        <w:rPr>
          <w:rFonts w:asciiTheme="minorHAnsi" w:hAnsiTheme="minorHAnsi" w:cstheme="minorHAnsi"/>
        </w:rPr>
      </w:pPr>
    </w:p>
    <w:p w14:paraId="0736088C" w14:textId="77777777" w:rsidR="00EC0F5A" w:rsidRPr="00931FC1" w:rsidRDefault="00EC0F5A" w:rsidP="00EC0F5A">
      <w:pPr>
        <w:autoSpaceDE w:val="0"/>
        <w:autoSpaceDN w:val="0"/>
        <w:adjustRightInd w:val="0"/>
        <w:rPr>
          <w:rFonts w:asciiTheme="minorHAnsi" w:hAnsiTheme="minorHAnsi" w:cstheme="minorHAnsi"/>
          <w:sz w:val="22"/>
        </w:rPr>
      </w:pPr>
      <w:r w:rsidRPr="00931FC1">
        <w:rPr>
          <w:rFonts w:asciiTheme="minorHAnsi" w:hAnsiTheme="minorHAnsi" w:cstheme="minorHAnsi"/>
          <w:sz w:val="22"/>
        </w:rPr>
        <w:t>__________________________</w:t>
      </w:r>
    </w:p>
    <w:p w14:paraId="3EF2A83E" w14:textId="77777777" w:rsidR="00EC0F5A" w:rsidRPr="00A837F9" w:rsidRDefault="00EC0F5A" w:rsidP="00EC0F5A">
      <w:pPr>
        <w:autoSpaceDE w:val="0"/>
        <w:autoSpaceDN w:val="0"/>
        <w:adjustRightInd w:val="0"/>
        <w:ind w:left="4956" w:hanging="4956"/>
        <w:rPr>
          <w:rFonts w:asciiTheme="minorHAnsi" w:hAnsiTheme="minorHAnsi" w:cstheme="minorHAnsi"/>
          <w:sz w:val="22"/>
        </w:rPr>
      </w:pPr>
      <w:r w:rsidRPr="00A837F9">
        <w:rPr>
          <w:rFonts w:asciiTheme="minorHAnsi" w:hAnsiTheme="minorHAnsi" w:cstheme="minorHAnsi"/>
          <w:i/>
          <w:sz w:val="22"/>
        </w:rPr>
        <w:t xml:space="preserve">(Kraj in datum)                                                         </w:t>
      </w:r>
      <w:r w:rsidRPr="00A837F9">
        <w:rPr>
          <w:rFonts w:asciiTheme="minorHAnsi" w:hAnsiTheme="minorHAnsi" w:cstheme="minorHAnsi"/>
          <w:i/>
          <w:sz w:val="22"/>
        </w:rPr>
        <w:tab/>
      </w:r>
      <w:r w:rsidRPr="00A837F9">
        <w:rPr>
          <w:rFonts w:asciiTheme="minorHAnsi" w:hAnsiTheme="minorHAnsi" w:cstheme="minorHAnsi"/>
          <w:sz w:val="22"/>
        </w:rPr>
        <w:t>Ime, priimek in podpis odgovorne osebe potrjevalca reference:</w:t>
      </w:r>
    </w:p>
    <w:p w14:paraId="7E2D3400" w14:textId="77777777" w:rsidR="00EC0F5A" w:rsidRPr="00931FC1" w:rsidRDefault="00EC0F5A" w:rsidP="00EC0F5A">
      <w:pPr>
        <w:autoSpaceDE w:val="0"/>
        <w:autoSpaceDN w:val="0"/>
        <w:adjustRightInd w:val="0"/>
        <w:ind w:left="4956"/>
        <w:rPr>
          <w:rFonts w:asciiTheme="minorHAnsi" w:hAnsiTheme="minorHAnsi" w:cstheme="minorHAnsi"/>
          <w:sz w:val="22"/>
        </w:rPr>
      </w:pPr>
      <w:r w:rsidRPr="00A837F9">
        <w:rPr>
          <w:rFonts w:asciiTheme="minorHAnsi" w:hAnsiTheme="minorHAnsi" w:cstheme="minorHAnsi"/>
          <w:sz w:val="22"/>
        </w:rPr>
        <w:t>_____________________________</w:t>
      </w:r>
    </w:p>
    <w:p w14:paraId="67D8BC36" w14:textId="77777777" w:rsidR="00EC0F5A" w:rsidRDefault="00EC0F5A" w:rsidP="00C26BAD">
      <w:pPr>
        <w:ind w:left="360"/>
        <w:jc w:val="right"/>
        <w:rPr>
          <w:rFonts w:asciiTheme="minorHAnsi" w:hAnsiTheme="minorHAnsi" w:cstheme="minorHAnsi"/>
          <w:b/>
          <w:sz w:val="22"/>
        </w:rPr>
      </w:pPr>
    </w:p>
    <w:p w14:paraId="34B39A02" w14:textId="77777777" w:rsidR="00B32977" w:rsidRDefault="00B32977" w:rsidP="00C26BAD">
      <w:pPr>
        <w:ind w:left="360"/>
        <w:jc w:val="right"/>
        <w:rPr>
          <w:rFonts w:asciiTheme="minorHAnsi" w:hAnsiTheme="minorHAnsi" w:cstheme="minorHAnsi"/>
          <w:b/>
          <w:sz w:val="22"/>
        </w:rPr>
      </w:pPr>
    </w:p>
    <w:p w14:paraId="40DBF483" w14:textId="77777777" w:rsidR="00B32977" w:rsidRDefault="00B32977" w:rsidP="00C26BAD">
      <w:pPr>
        <w:ind w:left="360"/>
        <w:jc w:val="right"/>
        <w:rPr>
          <w:rFonts w:asciiTheme="minorHAnsi" w:hAnsiTheme="minorHAnsi" w:cstheme="minorHAnsi"/>
          <w:b/>
          <w:sz w:val="22"/>
        </w:rPr>
      </w:pPr>
    </w:p>
    <w:p w14:paraId="0218C45D"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43324DEA"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730D11F4"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01FED1FA"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0FCFA612"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4AF64866"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0A4A2A3A"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492D23D8"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13854DBD"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41C4235A"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686A282A"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0157E537"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5AE4308E"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2D9F51C0"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04D164C6"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41828FAC"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3A638CE4"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42F6F34B"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0B350128"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3A31FD58"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55328832"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746108AC"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74322AEB"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5C2BB8D3" w14:textId="77777777" w:rsidR="00D16179" w:rsidRDefault="00D16179" w:rsidP="00012092">
      <w:pPr>
        <w:autoSpaceDE w:val="0"/>
        <w:autoSpaceDN w:val="0"/>
        <w:adjustRightInd w:val="0"/>
        <w:spacing w:line="240" w:lineRule="auto"/>
        <w:jc w:val="left"/>
        <w:rPr>
          <w:rFonts w:asciiTheme="minorHAnsi" w:hAnsiTheme="minorHAnsi" w:cstheme="minorHAnsi"/>
          <w:color w:val="000000"/>
          <w:sz w:val="22"/>
          <w:lang w:eastAsia="sl-SI"/>
        </w:rPr>
      </w:pPr>
    </w:p>
    <w:p w14:paraId="0511379C" w14:textId="77777777" w:rsidR="00D16179" w:rsidRDefault="00D16179" w:rsidP="00012092">
      <w:pPr>
        <w:autoSpaceDE w:val="0"/>
        <w:autoSpaceDN w:val="0"/>
        <w:adjustRightInd w:val="0"/>
        <w:spacing w:line="240" w:lineRule="auto"/>
        <w:jc w:val="left"/>
        <w:rPr>
          <w:rFonts w:asciiTheme="minorHAnsi" w:hAnsiTheme="minorHAnsi" w:cstheme="minorHAnsi"/>
          <w:color w:val="000000"/>
          <w:sz w:val="22"/>
          <w:lang w:eastAsia="sl-SI"/>
        </w:rPr>
      </w:pPr>
    </w:p>
    <w:p w14:paraId="08CF72CD" w14:textId="77777777" w:rsidR="00D16179" w:rsidRDefault="00D16179" w:rsidP="00012092">
      <w:pPr>
        <w:autoSpaceDE w:val="0"/>
        <w:autoSpaceDN w:val="0"/>
        <w:adjustRightInd w:val="0"/>
        <w:spacing w:line="240" w:lineRule="auto"/>
        <w:jc w:val="left"/>
        <w:rPr>
          <w:rFonts w:asciiTheme="minorHAnsi" w:hAnsiTheme="minorHAnsi" w:cstheme="minorHAnsi"/>
          <w:color w:val="000000"/>
          <w:sz w:val="22"/>
          <w:lang w:eastAsia="sl-SI"/>
        </w:rPr>
      </w:pPr>
    </w:p>
    <w:p w14:paraId="0ED7A671" w14:textId="77777777" w:rsidR="00D16179" w:rsidRDefault="00D16179" w:rsidP="00012092">
      <w:pPr>
        <w:autoSpaceDE w:val="0"/>
        <w:autoSpaceDN w:val="0"/>
        <w:adjustRightInd w:val="0"/>
        <w:spacing w:line="240" w:lineRule="auto"/>
        <w:jc w:val="left"/>
        <w:rPr>
          <w:rFonts w:asciiTheme="minorHAnsi" w:hAnsiTheme="minorHAnsi" w:cstheme="minorHAnsi"/>
          <w:color w:val="000000"/>
          <w:sz w:val="22"/>
          <w:lang w:eastAsia="sl-SI"/>
        </w:rPr>
      </w:pPr>
    </w:p>
    <w:p w14:paraId="127E24E5" w14:textId="77777777" w:rsidR="00D16179" w:rsidRDefault="00D16179" w:rsidP="00012092">
      <w:pPr>
        <w:autoSpaceDE w:val="0"/>
        <w:autoSpaceDN w:val="0"/>
        <w:adjustRightInd w:val="0"/>
        <w:spacing w:line="240" w:lineRule="auto"/>
        <w:jc w:val="left"/>
        <w:rPr>
          <w:rFonts w:asciiTheme="minorHAnsi" w:hAnsiTheme="minorHAnsi" w:cstheme="minorHAnsi"/>
          <w:color w:val="000000"/>
          <w:sz w:val="22"/>
          <w:lang w:eastAsia="sl-SI"/>
        </w:rPr>
      </w:pPr>
    </w:p>
    <w:p w14:paraId="77617181" w14:textId="77777777" w:rsidR="00D16179" w:rsidRDefault="00D16179" w:rsidP="00012092">
      <w:pPr>
        <w:autoSpaceDE w:val="0"/>
        <w:autoSpaceDN w:val="0"/>
        <w:adjustRightInd w:val="0"/>
        <w:spacing w:line="240" w:lineRule="auto"/>
        <w:jc w:val="left"/>
        <w:rPr>
          <w:rFonts w:asciiTheme="minorHAnsi" w:hAnsiTheme="minorHAnsi" w:cstheme="minorHAnsi"/>
          <w:color w:val="000000"/>
          <w:sz w:val="22"/>
          <w:lang w:eastAsia="sl-SI"/>
        </w:rPr>
      </w:pPr>
    </w:p>
    <w:p w14:paraId="17BAF6E8"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7C1C0D31" w14:textId="77777777" w:rsidR="003717E3" w:rsidRDefault="003717E3" w:rsidP="00012092">
      <w:pPr>
        <w:autoSpaceDE w:val="0"/>
        <w:autoSpaceDN w:val="0"/>
        <w:adjustRightInd w:val="0"/>
        <w:spacing w:line="240" w:lineRule="auto"/>
        <w:jc w:val="left"/>
        <w:rPr>
          <w:rFonts w:asciiTheme="minorHAnsi" w:hAnsiTheme="minorHAnsi" w:cstheme="minorHAnsi"/>
          <w:color w:val="000000"/>
          <w:sz w:val="22"/>
          <w:lang w:eastAsia="sl-SI"/>
        </w:rPr>
      </w:pPr>
    </w:p>
    <w:p w14:paraId="3AC5D090" w14:textId="267090BD" w:rsidR="00012092" w:rsidRPr="008107C1" w:rsidRDefault="00012092" w:rsidP="00012092">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Pr="008107C1">
        <w:rPr>
          <w:rFonts w:asciiTheme="minorHAnsi" w:hAnsiTheme="minorHAnsi" w:cstheme="minorHAnsi"/>
          <w:color w:val="000000"/>
          <w:sz w:val="22"/>
          <w:lang w:eastAsia="sl-SI"/>
        </w:rPr>
        <w:t xml:space="preserve">predloži obrazec v 1. fazi v zahtevan informacijski sistem </w:t>
      </w:r>
    </w:p>
    <w:p w14:paraId="51DEF8AE" w14:textId="77777777" w:rsidR="00012092" w:rsidRPr="00F22342" w:rsidRDefault="00012092" w:rsidP="00012092">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71F71947" w14:textId="485B1939" w:rsidR="00012092" w:rsidRPr="008107C1" w:rsidRDefault="00012092" w:rsidP="00012092">
      <w:pPr>
        <w:autoSpaceDE w:val="0"/>
        <w:autoSpaceDN w:val="0"/>
        <w:adjustRightInd w:val="0"/>
        <w:spacing w:line="240" w:lineRule="auto"/>
        <w:rPr>
          <w:rFonts w:asciiTheme="minorHAnsi" w:hAnsiTheme="minorHAnsi" w:cstheme="minorHAnsi"/>
          <w:color w:val="000000"/>
          <w:sz w:val="22"/>
          <w:lang w:eastAsia="sl-SI"/>
        </w:rPr>
      </w:pPr>
      <w:r w:rsidRPr="008107C1">
        <w:rPr>
          <w:rFonts w:asciiTheme="minorHAnsi" w:hAnsiTheme="minorHAnsi" w:cstheme="minorHAnsi"/>
          <w:b/>
          <w:bCs/>
          <w:color w:val="000000"/>
          <w:sz w:val="22"/>
          <w:lang w:eastAsia="sl-SI"/>
        </w:rPr>
        <w:t>Obrazec št. 8</w:t>
      </w:r>
      <w:r w:rsidR="003717E3">
        <w:rPr>
          <w:rFonts w:asciiTheme="minorHAnsi" w:hAnsiTheme="minorHAnsi" w:cstheme="minorHAnsi"/>
          <w:b/>
          <w:bCs/>
          <w:color w:val="000000"/>
          <w:sz w:val="22"/>
          <w:lang w:eastAsia="sl-SI"/>
        </w:rPr>
        <w:t>c</w:t>
      </w:r>
    </w:p>
    <w:p w14:paraId="2F91B27A" w14:textId="77777777" w:rsidR="00012092" w:rsidRDefault="00012092" w:rsidP="00012092">
      <w:pPr>
        <w:ind w:left="360"/>
        <w:rPr>
          <w:rFonts w:asciiTheme="minorHAnsi" w:hAnsiTheme="minorHAnsi" w:cstheme="minorHAnsi"/>
          <w:b/>
        </w:rPr>
      </w:pPr>
    </w:p>
    <w:p w14:paraId="0378CB90" w14:textId="77777777" w:rsidR="00012092" w:rsidRPr="00472C9A" w:rsidRDefault="00012092" w:rsidP="00012092">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4C26139A" w14:textId="77777777" w:rsidR="00012092" w:rsidRPr="00472C9A" w:rsidRDefault="00012092" w:rsidP="00012092">
      <w:pPr>
        <w:rPr>
          <w:rFonts w:asciiTheme="minorHAnsi" w:hAnsiTheme="minorHAnsi" w:cstheme="minorHAnsi"/>
        </w:rPr>
      </w:pPr>
      <w:r w:rsidRPr="00472C9A">
        <w:rPr>
          <w:rFonts w:asciiTheme="minorHAnsi" w:hAnsiTheme="minorHAnsi" w:cstheme="minorHAnsi"/>
        </w:rPr>
        <w:t>(naziv potrjevalca reference)</w:t>
      </w:r>
    </w:p>
    <w:p w14:paraId="6BCACEF0" w14:textId="77777777" w:rsidR="00012092" w:rsidRPr="00472C9A" w:rsidRDefault="00012092" w:rsidP="00012092">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5E71BEC7" w14:textId="77777777" w:rsidR="00012092" w:rsidRPr="00472C9A" w:rsidRDefault="00012092" w:rsidP="00012092">
      <w:pPr>
        <w:rPr>
          <w:rFonts w:asciiTheme="minorHAnsi" w:hAnsiTheme="minorHAnsi" w:cstheme="minorHAnsi"/>
        </w:rPr>
      </w:pPr>
      <w:r w:rsidRPr="00472C9A">
        <w:rPr>
          <w:rFonts w:asciiTheme="minorHAnsi" w:hAnsiTheme="minorHAnsi" w:cstheme="minorHAnsi"/>
        </w:rPr>
        <w:t>(naslov potrjevalca reference)</w:t>
      </w:r>
    </w:p>
    <w:p w14:paraId="4CB0C038" w14:textId="77777777" w:rsidR="00012092" w:rsidRPr="00472C9A" w:rsidRDefault="00012092" w:rsidP="00012092">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33CAFBB6" w14:textId="77777777" w:rsidR="00012092" w:rsidRPr="00472C9A" w:rsidRDefault="00012092" w:rsidP="00012092">
      <w:pPr>
        <w:rPr>
          <w:rFonts w:asciiTheme="minorHAnsi" w:hAnsiTheme="minorHAnsi" w:cstheme="minorHAnsi"/>
        </w:rPr>
      </w:pPr>
      <w:r w:rsidRPr="00472C9A">
        <w:rPr>
          <w:rFonts w:asciiTheme="minorHAnsi" w:hAnsiTheme="minorHAnsi" w:cstheme="minorHAnsi"/>
        </w:rPr>
        <w:t>(pošta in naziv pošte potrjevalca reference)</w:t>
      </w:r>
    </w:p>
    <w:p w14:paraId="0371F347" w14:textId="77777777" w:rsidR="00E5401C" w:rsidRDefault="00E5401C" w:rsidP="00012092">
      <w:pPr>
        <w:pStyle w:val="Odstavekseznama"/>
        <w:numPr>
          <w:ilvl w:val="0"/>
          <w:numId w:val="31"/>
        </w:numPr>
        <w:autoSpaceDE w:val="0"/>
        <w:autoSpaceDN w:val="0"/>
        <w:adjustRightInd w:val="0"/>
        <w:spacing w:after="200" w:line="276" w:lineRule="auto"/>
        <w:jc w:val="center"/>
        <w:rPr>
          <w:rFonts w:asciiTheme="minorHAnsi" w:hAnsiTheme="minorHAnsi" w:cstheme="minorHAnsi"/>
          <w:b/>
          <w:sz w:val="22"/>
        </w:rPr>
      </w:pPr>
    </w:p>
    <w:p w14:paraId="36DC2C63" w14:textId="1941915A" w:rsidR="00012092" w:rsidRPr="008A280D" w:rsidRDefault="00012092" w:rsidP="00012092">
      <w:pPr>
        <w:pStyle w:val="Odstavekseznama"/>
        <w:numPr>
          <w:ilvl w:val="0"/>
          <w:numId w:val="31"/>
        </w:numPr>
        <w:autoSpaceDE w:val="0"/>
        <w:autoSpaceDN w:val="0"/>
        <w:adjustRightInd w:val="0"/>
        <w:spacing w:after="200" w:line="276" w:lineRule="auto"/>
        <w:jc w:val="center"/>
        <w:rPr>
          <w:rFonts w:asciiTheme="minorHAnsi" w:hAnsiTheme="minorHAnsi" w:cstheme="minorHAnsi"/>
          <w:b/>
          <w:sz w:val="22"/>
        </w:rPr>
      </w:pPr>
      <w:r w:rsidRPr="008A280D">
        <w:rPr>
          <w:rFonts w:asciiTheme="minorHAnsi" w:hAnsiTheme="minorHAnsi" w:cstheme="minorHAnsi"/>
          <w:b/>
          <w:sz w:val="22"/>
        </w:rPr>
        <w:t>REFERENČNO POTRDILO</w:t>
      </w:r>
      <w:r>
        <w:rPr>
          <w:rFonts w:asciiTheme="minorHAnsi" w:hAnsiTheme="minorHAnsi" w:cstheme="minorHAnsi"/>
          <w:b/>
          <w:sz w:val="22"/>
        </w:rPr>
        <w:t xml:space="preserve"> ZA VODJO ELEKTROMONTAŽNIH DEL</w:t>
      </w:r>
      <w:r w:rsidRPr="008A280D">
        <w:rPr>
          <w:rStyle w:val="Sprotnaopomba-sklic"/>
          <w:rFonts w:asciiTheme="minorHAnsi" w:hAnsiTheme="minorHAnsi" w:cstheme="minorHAnsi"/>
          <w:b/>
          <w:sz w:val="22"/>
        </w:rPr>
        <w:footnoteReference w:id="7"/>
      </w:r>
      <w:r w:rsidRPr="008A280D">
        <w:rPr>
          <w:rFonts w:asciiTheme="minorHAnsi" w:hAnsiTheme="minorHAnsi" w:cstheme="minorHAnsi"/>
          <w:b/>
          <w:sz w:val="22"/>
        </w:rPr>
        <w:t xml:space="preserve"> </w:t>
      </w:r>
    </w:p>
    <w:p w14:paraId="40B72A9B" w14:textId="1E7BB3AD" w:rsidR="00012092" w:rsidRPr="00FD6696" w:rsidRDefault="00012092" w:rsidP="00012092">
      <w:pPr>
        <w:autoSpaceDE w:val="0"/>
        <w:autoSpaceDN w:val="0"/>
        <w:adjustRightInd w:val="0"/>
        <w:rPr>
          <w:rFonts w:asciiTheme="minorHAnsi" w:hAnsiTheme="minorHAnsi" w:cstheme="minorHAnsi"/>
          <w:sz w:val="22"/>
        </w:rPr>
      </w:pPr>
      <w:r w:rsidRPr="00931FC1">
        <w:rPr>
          <w:rFonts w:asciiTheme="minorHAnsi" w:hAnsiTheme="minorHAnsi" w:cstheme="minorHAnsi"/>
          <w:sz w:val="22"/>
        </w:rPr>
        <w:t xml:space="preserve">Izjavljamo, da </w:t>
      </w:r>
      <w:r w:rsidR="00E5401C">
        <w:rPr>
          <w:rFonts w:asciiTheme="minorHAnsi" w:hAnsiTheme="minorHAnsi" w:cstheme="minorHAnsi"/>
          <w:sz w:val="22"/>
        </w:rPr>
        <w:t>je vodja del ____________</w:t>
      </w:r>
      <w:r w:rsidRPr="00FD6696">
        <w:rPr>
          <w:rFonts w:asciiTheme="minorHAnsi" w:hAnsiTheme="minorHAnsi" w:cstheme="minorHAnsi"/>
          <w:sz w:val="22"/>
        </w:rPr>
        <w:t>_________________________________________________</w:t>
      </w:r>
    </w:p>
    <w:p w14:paraId="4DEA45D0" w14:textId="2708C758" w:rsidR="00012092" w:rsidRPr="00FD6696" w:rsidRDefault="00012092" w:rsidP="00012092">
      <w:pPr>
        <w:autoSpaceDE w:val="0"/>
        <w:autoSpaceDN w:val="0"/>
        <w:adjustRightInd w:val="0"/>
        <w:rPr>
          <w:rFonts w:asciiTheme="minorHAnsi" w:hAnsiTheme="minorHAnsi" w:cstheme="minorHAnsi"/>
          <w:sz w:val="22"/>
        </w:rPr>
      </w:pPr>
      <w:r w:rsidRPr="00FD6696">
        <w:rPr>
          <w:rFonts w:asciiTheme="minorHAnsi" w:hAnsiTheme="minorHAnsi" w:cstheme="minorHAnsi"/>
          <w:sz w:val="22"/>
        </w:rPr>
        <w:t xml:space="preserve">za našo družbo </w:t>
      </w:r>
      <w:r>
        <w:rPr>
          <w:rFonts w:asciiTheme="minorHAnsi" w:hAnsiTheme="minorHAnsi" w:cstheme="minorHAnsi"/>
          <w:sz w:val="22"/>
        </w:rPr>
        <w:t>vodil</w:t>
      </w:r>
      <w:r w:rsidRPr="00FD6696">
        <w:rPr>
          <w:rFonts w:asciiTheme="minorHAnsi" w:hAnsiTheme="minorHAnsi" w:cstheme="minorHAnsi"/>
          <w:sz w:val="22"/>
        </w:rPr>
        <w:t xml:space="preserve"> naslednja</w:t>
      </w:r>
      <w:r w:rsidR="003717E3">
        <w:rPr>
          <w:rFonts w:asciiTheme="minorHAnsi" w:hAnsiTheme="minorHAnsi" w:cstheme="minorHAnsi"/>
          <w:sz w:val="22"/>
        </w:rPr>
        <w:t xml:space="preserve"> </w:t>
      </w:r>
      <w:proofErr w:type="spellStart"/>
      <w:r w:rsidR="003717E3">
        <w:rPr>
          <w:rFonts w:asciiTheme="minorHAnsi" w:hAnsiTheme="minorHAnsi" w:cstheme="minorHAnsi"/>
          <w:sz w:val="22"/>
        </w:rPr>
        <w:t>elektromontažna</w:t>
      </w:r>
      <w:proofErr w:type="spellEnd"/>
      <w:r w:rsidRPr="00FD6696">
        <w:rPr>
          <w:rFonts w:asciiTheme="minorHAnsi" w:hAnsiTheme="minorHAnsi" w:cstheme="minorHAnsi"/>
          <w:sz w:val="22"/>
        </w:rPr>
        <w:t xml:space="preserve"> dela:</w:t>
      </w:r>
    </w:p>
    <w:p w14:paraId="2F851DAC" w14:textId="77777777" w:rsidR="00012092" w:rsidRPr="00FD6696" w:rsidRDefault="00012092" w:rsidP="00012092">
      <w:pPr>
        <w:autoSpaceDE w:val="0"/>
        <w:autoSpaceDN w:val="0"/>
        <w:adjustRightInd w:val="0"/>
        <w:rPr>
          <w:rFonts w:asciiTheme="minorHAnsi" w:hAnsiTheme="minorHAnsi" w:cstheme="minorHAnsi"/>
          <w:sz w:val="22"/>
        </w:rPr>
      </w:pPr>
    </w:p>
    <w:p w14:paraId="20D0128C" w14:textId="77777777" w:rsidR="00012092" w:rsidRDefault="00012092" w:rsidP="003717E3">
      <w:pPr>
        <w:pStyle w:val="Odstavekseznama"/>
        <w:numPr>
          <w:ilvl w:val="0"/>
          <w:numId w:val="43"/>
        </w:numPr>
        <w:autoSpaceDE w:val="0"/>
        <w:autoSpaceDN w:val="0"/>
        <w:adjustRightInd w:val="0"/>
        <w:spacing w:after="200" w:line="276" w:lineRule="auto"/>
        <w:rPr>
          <w:rFonts w:asciiTheme="minorHAnsi" w:hAnsiTheme="minorHAnsi" w:cstheme="minorHAnsi"/>
          <w:sz w:val="22"/>
        </w:rPr>
      </w:pPr>
      <w:r w:rsidRPr="00D902F2">
        <w:rPr>
          <w:rFonts w:asciiTheme="minorHAnsi" w:hAnsiTheme="minorHAnsi" w:cstheme="minorHAnsi"/>
          <w:sz w:val="22"/>
        </w:rPr>
        <w:t>Pogodba/naročilo št. in predmet naročila: ____________________________________________</w:t>
      </w:r>
    </w:p>
    <w:p w14:paraId="69644E23" w14:textId="77777777" w:rsidR="00012092" w:rsidRPr="00D902F2" w:rsidRDefault="00012092" w:rsidP="00012092">
      <w:pPr>
        <w:pStyle w:val="Odstavekseznama"/>
        <w:autoSpaceDE w:val="0"/>
        <w:autoSpaceDN w:val="0"/>
        <w:adjustRightInd w:val="0"/>
        <w:spacing w:after="200" w:line="276" w:lineRule="auto"/>
        <w:ind w:left="360"/>
        <w:rPr>
          <w:rFonts w:asciiTheme="minorHAnsi" w:hAnsiTheme="minorHAnsi" w:cstheme="minorHAnsi"/>
          <w:sz w:val="22"/>
        </w:rPr>
      </w:pPr>
    </w:p>
    <w:p w14:paraId="48168748" w14:textId="77777777" w:rsidR="00012092" w:rsidRDefault="00012092" w:rsidP="003717E3">
      <w:pPr>
        <w:pStyle w:val="Odstavekseznama"/>
        <w:numPr>
          <w:ilvl w:val="0"/>
          <w:numId w:val="43"/>
        </w:numPr>
        <w:autoSpaceDE w:val="0"/>
        <w:autoSpaceDN w:val="0"/>
        <w:adjustRightInd w:val="0"/>
        <w:spacing w:after="200" w:line="276" w:lineRule="auto"/>
        <w:rPr>
          <w:rFonts w:asciiTheme="minorHAnsi" w:hAnsiTheme="minorHAnsi" w:cstheme="minorHAnsi"/>
          <w:sz w:val="22"/>
        </w:rPr>
      </w:pPr>
      <w:r>
        <w:rPr>
          <w:rFonts w:asciiTheme="minorHAnsi" w:hAnsiTheme="minorHAnsi" w:cstheme="minorHAnsi"/>
          <w:sz w:val="22"/>
        </w:rPr>
        <w:t xml:space="preserve">Vodenje del </w:t>
      </w:r>
      <w:r w:rsidRPr="00A933FB">
        <w:rPr>
          <w:rFonts w:asciiTheme="minorHAnsi" w:hAnsiTheme="minorHAnsi" w:cstheme="minorHAnsi"/>
          <w:i/>
          <w:iCs/>
          <w:sz w:val="22"/>
        </w:rPr>
        <w:t>(</w:t>
      </w:r>
      <w:r>
        <w:rPr>
          <w:rFonts w:asciiTheme="minorHAnsi" w:hAnsiTheme="minorHAnsi" w:cstheme="minorHAnsi"/>
          <w:i/>
          <w:iCs/>
          <w:sz w:val="22"/>
        </w:rPr>
        <w:t xml:space="preserve">označite in </w:t>
      </w:r>
      <w:r w:rsidRPr="00A933FB">
        <w:rPr>
          <w:rFonts w:asciiTheme="minorHAnsi" w:hAnsiTheme="minorHAnsi" w:cstheme="minorHAnsi"/>
          <w:i/>
          <w:iCs/>
          <w:sz w:val="22"/>
        </w:rPr>
        <w:t>izpolnite ustrezne točke)</w:t>
      </w:r>
      <w:r>
        <w:rPr>
          <w:rFonts w:asciiTheme="minorHAnsi" w:hAnsiTheme="minorHAnsi" w:cstheme="minorHAnsi"/>
          <w:sz w:val="22"/>
        </w:rPr>
        <w:t xml:space="preserve">: </w:t>
      </w:r>
    </w:p>
    <w:p w14:paraId="0AB02CF5" w14:textId="67EE4729" w:rsidR="00963596" w:rsidRDefault="00FA5C92" w:rsidP="00FA5C92">
      <w:pPr>
        <w:pStyle w:val="Odstavekseznama"/>
        <w:numPr>
          <w:ilvl w:val="0"/>
          <w:numId w:val="44"/>
        </w:numPr>
        <w:rPr>
          <w:rFonts w:asciiTheme="minorHAnsi" w:hAnsiTheme="minorHAnsi" w:cstheme="minorBidi"/>
          <w:sz w:val="22"/>
        </w:rPr>
      </w:pPr>
      <w:proofErr w:type="spellStart"/>
      <w:r w:rsidRPr="004316CF">
        <w:rPr>
          <w:rFonts w:asciiTheme="minorHAnsi" w:hAnsiTheme="minorHAnsi" w:cstheme="minorBidi"/>
          <w:sz w:val="22"/>
        </w:rPr>
        <w:t>elektromontažn</w:t>
      </w:r>
      <w:r>
        <w:rPr>
          <w:rFonts w:asciiTheme="minorHAnsi" w:hAnsiTheme="minorHAnsi" w:cstheme="minorBidi"/>
          <w:sz w:val="22"/>
        </w:rPr>
        <w:t>a</w:t>
      </w:r>
      <w:proofErr w:type="spellEnd"/>
      <w:r w:rsidRPr="004316CF">
        <w:rPr>
          <w:rFonts w:asciiTheme="minorHAnsi" w:hAnsiTheme="minorHAnsi" w:cstheme="minorBidi"/>
          <w:sz w:val="22"/>
        </w:rPr>
        <w:t xml:space="preserve"> del</w:t>
      </w:r>
      <w:r>
        <w:rPr>
          <w:rFonts w:asciiTheme="minorHAnsi" w:hAnsiTheme="minorHAnsi" w:cstheme="minorBidi"/>
          <w:sz w:val="22"/>
        </w:rPr>
        <w:t>a</w:t>
      </w:r>
      <w:r w:rsidRPr="004316CF">
        <w:rPr>
          <w:rFonts w:asciiTheme="minorHAnsi" w:hAnsiTheme="minorHAnsi" w:cstheme="minorBidi"/>
          <w:sz w:val="22"/>
        </w:rPr>
        <w:t xml:space="preserve">, kot je to zahtevala gradbena zakonodaja v času izvajanja del, </w:t>
      </w:r>
      <w:r w:rsidR="00963596">
        <w:rPr>
          <w:rFonts w:asciiTheme="minorHAnsi" w:hAnsiTheme="minorHAnsi" w:cstheme="minorBidi"/>
          <w:sz w:val="22"/>
        </w:rPr>
        <w:t xml:space="preserve">ki so </w:t>
      </w:r>
      <w:r w:rsidR="009814C8">
        <w:rPr>
          <w:rFonts w:asciiTheme="minorHAnsi" w:hAnsiTheme="minorHAnsi" w:cstheme="minorBidi"/>
          <w:sz w:val="22"/>
        </w:rPr>
        <w:t>obsegala</w:t>
      </w:r>
      <w:r w:rsidR="00963596">
        <w:rPr>
          <w:rFonts w:asciiTheme="minorHAnsi" w:hAnsiTheme="minorHAnsi" w:cstheme="minorBidi"/>
          <w:sz w:val="22"/>
        </w:rPr>
        <w:t xml:space="preserve">: </w:t>
      </w:r>
    </w:p>
    <w:p w14:paraId="079980DC" w14:textId="77777777" w:rsidR="009814C8" w:rsidRDefault="00FA5C92" w:rsidP="00963596">
      <w:pPr>
        <w:pStyle w:val="Odstavekseznama"/>
        <w:numPr>
          <w:ilvl w:val="1"/>
          <w:numId w:val="44"/>
        </w:numPr>
        <w:rPr>
          <w:rFonts w:asciiTheme="minorHAnsi" w:hAnsiTheme="minorHAnsi" w:cstheme="minorBidi"/>
          <w:sz w:val="22"/>
        </w:rPr>
      </w:pPr>
      <w:r w:rsidRPr="004316CF">
        <w:rPr>
          <w:rFonts w:asciiTheme="minorHAnsi" w:hAnsiTheme="minorHAnsi" w:cstheme="minorBidi"/>
          <w:sz w:val="22"/>
        </w:rPr>
        <w:t>montažo faznih vodnikov in obesne opreme</w:t>
      </w:r>
      <w:r w:rsidR="00963596">
        <w:rPr>
          <w:rFonts w:asciiTheme="minorHAnsi" w:hAnsiTheme="minorHAnsi" w:cstheme="minorBidi"/>
          <w:sz w:val="22"/>
        </w:rPr>
        <w:t>: DA    NE</w:t>
      </w:r>
      <w:r w:rsidR="009814C8" w:rsidRPr="009814C8">
        <w:rPr>
          <w:rFonts w:asciiTheme="minorHAnsi" w:hAnsiTheme="minorHAnsi" w:cstheme="minorBidi"/>
          <w:sz w:val="22"/>
        </w:rPr>
        <w:t xml:space="preserve"> </w:t>
      </w:r>
    </w:p>
    <w:p w14:paraId="53093A98" w14:textId="0F45538F" w:rsidR="00963596" w:rsidRDefault="009814C8" w:rsidP="009814C8">
      <w:pPr>
        <w:pStyle w:val="Odstavekseznama"/>
        <w:ind w:left="1080"/>
        <w:rPr>
          <w:rFonts w:asciiTheme="minorHAnsi" w:hAnsiTheme="minorHAnsi" w:cstheme="minorBidi"/>
          <w:sz w:val="22"/>
        </w:rPr>
      </w:pPr>
      <w:r w:rsidRPr="004316CF">
        <w:rPr>
          <w:rFonts w:asciiTheme="minorHAnsi" w:hAnsiTheme="minorHAnsi" w:cstheme="minorBidi"/>
          <w:sz w:val="22"/>
        </w:rPr>
        <w:t xml:space="preserve">na daljnovodu napetostnega nivoja </w:t>
      </w:r>
      <w:r>
        <w:rPr>
          <w:rFonts w:asciiTheme="minorHAnsi" w:hAnsiTheme="minorHAnsi" w:cstheme="minorBidi"/>
          <w:sz w:val="22"/>
        </w:rPr>
        <w:t>____ (</w:t>
      </w:r>
      <w:r w:rsidRPr="008D07E0">
        <w:rPr>
          <w:rFonts w:asciiTheme="minorHAnsi" w:hAnsiTheme="minorHAnsi" w:cstheme="minorBidi"/>
          <w:sz w:val="22"/>
        </w:rPr>
        <w:t>110</w:t>
      </w:r>
      <w:r w:rsidRPr="004316CF">
        <w:rPr>
          <w:rFonts w:asciiTheme="minorHAnsi" w:hAnsiTheme="minorHAnsi" w:cstheme="minorBidi"/>
          <w:sz w:val="22"/>
        </w:rPr>
        <w:t xml:space="preserve"> </w:t>
      </w:r>
      <w:r w:rsidRPr="008D07E0">
        <w:rPr>
          <w:rFonts w:asciiTheme="minorHAnsi" w:hAnsiTheme="minorHAnsi" w:cstheme="minorBidi"/>
          <w:sz w:val="22"/>
        </w:rPr>
        <w:t>ali več</w:t>
      </w:r>
      <w:r>
        <w:rPr>
          <w:rFonts w:asciiTheme="minorHAnsi" w:hAnsiTheme="minorHAnsi" w:cstheme="minorBidi"/>
          <w:sz w:val="22"/>
        </w:rPr>
        <w:t>) kV</w:t>
      </w:r>
      <w:r w:rsidRPr="004316CF">
        <w:rPr>
          <w:rFonts w:asciiTheme="minorHAnsi" w:hAnsiTheme="minorHAnsi" w:cstheme="minorBidi"/>
          <w:sz w:val="22"/>
        </w:rPr>
        <w:t xml:space="preserve">, v </w:t>
      </w:r>
      <w:proofErr w:type="spellStart"/>
      <w:r w:rsidRPr="004316CF">
        <w:rPr>
          <w:rFonts w:asciiTheme="minorHAnsi" w:hAnsiTheme="minorHAnsi" w:cstheme="minorBidi"/>
          <w:sz w:val="22"/>
        </w:rPr>
        <w:t>trasni</w:t>
      </w:r>
      <w:proofErr w:type="spellEnd"/>
      <w:r w:rsidRPr="004316CF">
        <w:rPr>
          <w:rFonts w:asciiTheme="minorHAnsi" w:hAnsiTheme="minorHAnsi" w:cstheme="minorBidi"/>
          <w:sz w:val="22"/>
        </w:rPr>
        <w:t xml:space="preserve"> dolžini </w:t>
      </w:r>
      <w:r>
        <w:rPr>
          <w:rFonts w:asciiTheme="minorHAnsi" w:hAnsiTheme="minorHAnsi" w:cstheme="minorBidi"/>
          <w:sz w:val="22"/>
        </w:rPr>
        <w:t xml:space="preserve">____ </w:t>
      </w:r>
      <w:r w:rsidRPr="008D07E0">
        <w:rPr>
          <w:rFonts w:asciiTheme="minorHAnsi" w:hAnsiTheme="minorHAnsi" w:cstheme="minorBidi"/>
          <w:sz w:val="22"/>
        </w:rPr>
        <w:t>km</w:t>
      </w:r>
      <w:r>
        <w:rPr>
          <w:rFonts w:asciiTheme="minorHAnsi" w:hAnsiTheme="minorHAnsi" w:cstheme="minorBidi"/>
          <w:sz w:val="22"/>
        </w:rPr>
        <w:t>,</w:t>
      </w:r>
    </w:p>
    <w:p w14:paraId="4A8963A0" w14:textId="77777777" w:rsidR="009814C8" w:rsidRDefault="00FA5C92" w:rsidP="00963596">
      <w:pPr>
        <w:pStyle w:val="Odstavekseznama"/>
        <w:numPr>
          <w:ilvl w:val="1"/>
          <w:numId w:val="44"/>
        </w:numPr>
        <w:rPr>
          <w:rFonts w:asciiTheme="minorHAnsi" w:hAnsiTheme="minorHAnsi" w:cstheme="minorBidi"/>
          <w:sz w:val="22"/>
        </w:rPr>
      </w:pPr>
      <w:proofErr w:type="spellStart"/>
      <w:r w:rsidRPr="004316CF">
        <w:rPr>
          <w:rFonts w:asciiTheme="minorHAnsi" w:hAnsiTheme="minorHAnsi" w:cstheme="minorBidi"/>
          <w:sz w:val="22"/>
        </w:rPr>
        <w:t>elektromontažna</w:t>
      </w:r>
      <w:proofErr w:type="spellEnd"/>
      <w:r w:rsidRPr="004316CF">
        <w:rPr>
          <w:rFonts w:asciiTheme="minorHAnsi" w:hAnsiTheme="minorHAnsi" w:cstheme="minorBidi"/>
          <w:sz w:val="22"/>
        </w:rPr>
        <w:t xml:space="preserve"> dela OPGW s pripadajočo opremo</w:t>
      </w:r>
      <w:r w:rsidR="009814C8">
        <w:rPr>
          <w:rFonts w:asciiTheme="minorHAnsi" w:hAnsiTheme="minorHAnsi" w:cstheme="minorBidi"/>
          <w:sz w:val="22"/>
        </w:rPr>
        <w:t>: DA    NE</w:t>
      </w:r>
      <w:r w:rsidR="009814C8" w:rsidRPr="009814C8">
        <w:rPr>
          <w:rFonts w:asciiTheme="minorHAnsi" w:hAnsiTheme="minorHAnsi" w:cstheme="minorBidi"/>
          <w:sz w:val="22"/>
        </w:rPr>
        <w:t xml:space="preserve"> </w:t>
      </w:r>
    </w:p>
    <w:p w14:paraId="55DA1FF6" w14:textId="0B071DAE" w:rsidR="009814C8" w:rsidRDefault="009814C8" w:rsidP="009814C8">
      <w:pPr>
        <w:pStyle w:val="Odstavekseznama"/>
        <w:ind w:left="1080"/>
        <w:rPr>
          <w:rFonts w:asciiTheme="minorHAnsi" w:hAnsiTheme="minorHAnsi" w:cstheme="minorBidi"/>
          <w:sz w:val="22"/>
        </w:rPr>
      </w:pPr>
      <w:r w:rsidRPr="004316CF">
        <w:rPr>
          <w:rFonts w:asciiTheme="minorHAnsi" w:hAnsiTheme="minorHAnsi" w:cstheme="minorBidi"/>
          <w:sz w:val="22"/>
        </w:rPr>
        <w:t xml:space="preserve">na daljnovodu napetostnega nivoja </w:t>
      </w:r>
      <w:r>
        <w:rPr>
          <w:rFonts w:asciiTheme="minorHAnsi" w:hAnsiTheme="minorHAnsi" w:cstheme="minorBidi"/>
          <w:sz w:val="22"/>
        </w:rPr>
        <w:t>____ (</w:t>
      </w:r>
      <w:r w:rsidRPr="008D07E0">
        <w:rPr>
          <w:rFonts w:asciiTheme="minorHAnsi" w:hAnsiTheme="minorHAnsi" w:cstheme="minorBidi"/>
          <w:sz w:val="22"/>
        </w:rPr>
        <w:t>110</w:t>
      </w:r>
      <w:r w:rsidRPr="004316CF">
        <w:rPr>
          <w:rFonts w:asciiTheme="minorHAnsi" w:hAnsiTheme="minorHAnsi" w:cstheme="minorBidi"/>
          <w:sz w:val="22"/>
        </w:rPr>
        <w:t xml:space="preserve"> </w:t>
      </w:r>
      <w:r w:rsidRPr="008D07E0">
        <w:rPr>
          <w:rFonts w:asciiTheme="minorHAnsi" w:hAnsiTheme="minorHAnsi" w:cstheme="minorBidi"/>
          <w:sz w:val="22"/>
        </w:rPr>
        <w:t>ali več</w:t>
      </w:r>
      <w:r>
        <w:rPr>
          <w:rFonts w:asciiTheme="minorHAnsi" w:hAnsiTheme="minorHAnsi" w:cstheme="minorBidi"/>
          <w:sz w:val="22"/>
        </w:rPr>
        <w:t>) kV</w:t>
      </w:r>
      <w:r w:rsidRPr="004316CF">
        <w:rPr>
          <w:rFonts w:asciiTheme="minorHAnsi" w:hAnsiTheme="minorHAnsi" w:cstheme="minorBidi"/>
          <w:sz w:val="22"/>
        </w:rPr>
        <w:t xml:space="preserve">, v </w:t>
      </w:r>
      <w:proofErr w:type="spellStart"/>
      <w:r w:rsidRPr="004316CF">
        <w:rPr>
          <w:rFonts w:asciiTheme="minorHAnsi" w:hAnsiTheme="minorHAnsi" w:cstheme="minorBidi"/>
          <w:sz w:val="22"/>
        </w:rPr>
        <w:t>trasni</w:t>
      </w:r>
      <w:proofErr w:type="spellEnd"/>
      <w:r w:rsidRPr="004316CF">
        <w:rPr>
          <w:rFonts w:asciiTheme="minorHAnsi" w:hAnsiTheme="minorHAnsi" w:cstheme="minorBidi"/>
          <w:sz w:val="22"/>
        </w:rPr>
        <w:t xml:space="preserve"> dolžini </w:t>
      </w:r>
      <w:r>
        <w:rPr>
          <w:rFonts w:asciiTheme="minorHAnsi" w:hAnsiTheme="minorHAnsi" w:cstheme="minorBidi"/>
          <w:sz w:val="22"/>
        </w:rPr>
        <w:t xml:space="preserve">____ </w:t>
      </w:r>
      <w:r w:rsidRPr="008D07E0">
        <w:rPr>
          <w:rFonts w:asciiTheme="minorHAnsi" w:hAnsiTheme="minorHAnsi" w:cstheme="minorBidi"/>
          <w:sz w:val="22"/>
        </w:rPr>
        <w:t>km</w:t>
      </w:r>
      <w:r w:rsidR="00214839">
        <w:rPr>
          <w:rFonts w:asciiTheme="minorHAnsi" w:hAnsiTheme="minorHAnsi" w:cstheme="minorBidi"/>
          <w:sz w:val="22"/>
        </w:rPr>
        <w:t>.</w:t>
      </w:r>
    </w:p>
    <w:p w14:paraId="575EA1CA" w14:textId="77777777" w:rsidR="00FA5C92" w:rsidRPr="00FA5C92" w:rsidRDefault="00FA5C92" w:rsidP="00FA5C92">
      <w:pPr>
        <w:pStyle w:val="Odstavekseznama"/>
        <w:rPr>
          <w:rFonts w:ascii="Calibri" w:hAnsi="Calibri"/>
          <w:sz w:val="22"/>
          <w:lang w:val="en-US"/>
        </w:rPr>
      </w:pPr>
    </w:p>
    <w:p w14:paraId="603FD38B" w14:textId="77777777" w:rsidR="00012092" w:rsidRPr="00D902F2" w:rsidRDefault="00012092" w:rsidP="003717E3">
      <w:pPr>
        <w:pStyle w:val="Odstavekseznama"/>
        <w:numPr>
          <w:ilvl w:val="0"/>
          <w:numId w:val="43"/>
        </w:numPr>
        <w:autoSpaceDE w:val="0"/>
        <w:autoSpaceDN w:val="0"/>
        <w:adjustRightInd w:val="0"/>
        <w:spacing w:after="200" w:line="276" w:lineRule="auto"/>
        <w:rPr>
          <w:rFonts w:asciiTheme="minorHAnsi" w:hAnsiTheme="minorHAnsi" w:cstheme="minorHAnsi"/>
          <w:sz w:val="22"/>
        </w:rPr>
      </w:pPr>
      <w:r>
        <w:rPr>
          <w:rFonts w:asciiTheme="minorHAnsi" w:hAnsiTheme="minorHAnsi" w:cstheme="minorHAnsi"/>
          <w:sz w:val="22"/>
        </w:rPr>
        <w:t>Zaključek del</w:t>
      </w:r>
      <w:r>
        <w:rPr>
          <w:rStyle w:val="Sprotnaopomba-sklic"/>
          <w:rFonts w:cstheme="minorHAnsi"/>
        </w:rPr>
        <w:footnoteReference w:id="8"/>
      </w:r>
      <w:r w:rsidRPr="00D902F2">
        <w:rPr>
          <w:rFonts w:asciiTheme="minorHAnsi" w:hAnsiTheme="minorHAnsi" w:cstheme="minorHAnsi"/>
          <w:sz w:val="22"/>
        </w:rPr>
        <w:t>: ____________________</w:t>
      </w:r>
    </w:p>
    <w:p w14:paraId="0BA37303" w14:textId="77777777" w:rsidR="00012092" w:rsidRPr="00070227" w:rsidRDefault="00012092" w:rsidP="00012092">
      <w:pPr>
        <w:autoSpaceDE w:val="0"/>
        <w:autoSpaceDN w:val="0"/>
        <w:adjustRightInd w:val="0"/>
        <w:rPr>
          <w:rFonts w:asciiTheme="minorHAnsi" w:hAnsiTheme="minorHAnsi" w:cstheme="minorHAnsi"/>
        </w:rPr>
      </w:pPr>
    </w:p>
    <w:p w14:paraId="187FE2B4" w14:textId="77777777" w:rsidR="00012092" w:rsidRPr="00472C9A" w:rsidRDefault="00012092" w:rsidP="00012092">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Kontaktna oseba za preverjanje reference je: _____________________________________, </w:t>
      </w:r>
    </w:p>
    <w:p w14:paraId="22F72694" w14:textId="77777777" w:rsidR="00012092" w:rsidRPr="00472C9A" w:rsidRDefault="00012092" w:rsidP="00012092">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tel.: _________________ in e-mail _____________________________________________. </w:t>
      </w:r>
    </w:p>
    <w:p w14:paraId="6AE09C92" w14:textId="77777777" w:rsidR="00012092" w:rsidRDefault="00012092" w:rsidP="00012092">
      <w:pPr>
        <w:autoSpaceDE w:val="0"/>
        <w:autoSpaceDN w:val="0"/>
        <w:adjustRightInd w:val="0"/>
        <w:rPr>
          <w:rFonts w:asciiTheme="minorHAnsi" w:hAnsiTheme="minorHAnsi" w:cstheme="minorHAnsi"/>
          <w:sz w:val="22"/>
        </w:rPr>
      </w:pPr>
      <w:r>
        <w:rPr>
          <w:rFonts w:asciiTheme="minorHAnsi" w:hAnsiTheme="minorHAnsi" w:cstheme="minorHAnsi"/>
          <w:sz w:val="22"/>
        </w:rPr>
        <w:t>Navedeni vodja gradnje</w:t>
      </w:r>
      <w:r w:rsidRPr="00472C9A">
        <w:rPr>
          <w:rFonts w:asciiTheme="minorHAnsi" w:hAnsiTheme="minorHAnsi" w:cstheme="minorHAnsi"/>
          <w:sz w:val="22"/>
        </w:rPr>
        <w:t xml:space="preserve"> je </w:t>
      </w:r>
      <w:r>
        <w:rPr>
          <w:rFonts w:asciiTheme="minorHAnsi" w:hAnsiTheme="minorHAnsi" w:cstheme="minorHAnsi"/>
          <w:sz w:val="22"/>
        </w:rPr>
        <w:t xml:space="preserve">vodenje del </w:t>
      </w:r>
      <w:r w:rsidRPr="00472C9A">
        <w:rPr>
          <w:rFonts w:asciiTheme="minorHAnsi" w:hAnsiTheme="minorHAnsi" w:cstheme="minorHAnsi"/>
          <w:sz w:val="22"/>
        </w:rPr>
        <w:t xml:space="preserve">opravil strokovno in kvalitetno v skladu s predpisi stroke in v pogodbeno dogovorjenem roku. </w:t>
      </w:r>
    </w:p>
    <w:p w14:paraId="42F0F4D3" w14:textId="77777777" w:rsidR="00012092" w:rsidRPr="00472C9A" w:rsidRDefault="00012092" w:rsidP="00012092">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Potrjevalec reference se strinja, da ima naročnik ELEKTRO GORENJSKA, </w:t>
      </w:r>
      <w:proofErr w:type="spellStart"/>
      <w:r w:rsidRPr="00472C9A">
        <w:rPr>
          <w:rFonts w:asciiTheme="minorHAnsi" w:hAnsiTheme="minorHAnsi" w:cstheme="minorHAnsi"/>
          <w:sz w:val="22"/>
        </w:rPr>
        <w:t>d.d</w:t>
      </w:r>
      <w:proofErr w:type="spellEnd"/>
      <w:r w:rsidRPr="00472C9A">
        <w:rPr>
          <w:rFonts w:asciiTheme="minorHAnsi" w:hAnsiTheme="minorHAnsi" w:cstheme="minorHAnsi"/>
          <w:sz w:val="22"/>
        </w:rPr>
        <w:t>. pravico, da preveri to referenco.</w:t>
      </w:r>
    </w:p>
    <w:p w14:paraId="4979FA78" w14:textId="77777777" w:rsidR="00424242" w:rsidRDefault="00424242" w:rsidP="00012092">
      <w:pPr>
        <w:autoSpaceDE w:val="0"/>
        <w:autoSpaceDN w:val="0"/>
        <w:adjustRightInd w:val="0"/>
        <w:rPr>
          <w:rFonts w:asciiTheme="minorHAnsi" w:hAnsiTheme="minorHAnsi" w:cstheme="minorHAnsi"/>
          <w:sz w:val="22"/>
        </w:rPr>
      </w:pPr>
    </w:p>
    <w:p w14:paraId="3E91E12B" w14:textId="77777777" w:rsidR="00453101" w:rsidRDefault="00453101" w:rsidP="00012092">
      <w:pPr>
        <w:autoSpaceDE w:val="0"/>
        <w:autoSpaceDN w:val="0"/>
        <w:adjustRightInd w:val="0"/>
        <w:rPr>
          <w:rFonts w:asciiTheme="minorHAnsi" w:hAnsiTheme="minorHAnsi" w:cstheme="minorHAnsi"/>
          <w:sz w:val="22"/>
        </w:rPr>
      </w:pPr>
    </w:p>
    <w:p w14:paraId="159B663B" w14:textId="0F0B8F02" w:rsidR="00012092" w:rsidRPr="00931FC1" w:rsidRDefault="00012092" w:rsidP="00012092">
      <w:pPr>
        <w:autoSpaceDE w:val="0"/>
        <w:autoSpaceDN w:val="0"/>
        <w:adjustRightInd w:val="0"/>
        <w:rPr>
          <w:rFonts w:asciiTheme="minorHAnsi" w:hAnsiTheme="minorHAnsi" w:cstheme="minorHAnsi"/>
          <w:sz w:val="22"/>
        </w:rPr>
      </w:pPr>
      <w:r w:rsidRPr="00931FC1">
        <w:rPr>
          <w:rFonts w:asciiTheme="minorHAnsi" w:hAnsiTheme="minorHAnsi" w:cstheme="minorHAnsi"/>
          <w:sz w:val="22"/>
        </w:rPr>
        <w:t>__________________________</w:t>
      </w:r>
    </w:p>
    <w:p w14:paraId="05AD9A7D" w14:textId="77777777" w:rsidR="00012092" w:rsidRPr="00A837F9" w:rsidRDefault="00012092" w:rsidP="00012092">
      <w:pPr>
        <w:autoSpaceDE w:val="0"/>
        <w:autoSpaceDN w:val="0"/>
        <w:adjustRightInd w:val="0"/>
        <w:ind w:left="4956" w:hanging="4956"/>
        <w:rPr>
          <w:rFonts w:asciiTheme="minorHAnsi" w:hAnsiTheme="minorHAnsi" w:cstheme="minorHAnsi"/>
          <w:sz w:val="22"/>
        </w:rPr>
      </w:pPr>
      <w:r w:rsidRPr="00A837F9">
        <w:rPr>
          <w:rFonts w:asciiTheme="minorHAnsi" w:hAnsiTheme="minorHAnsi" w:cstheme="minorHAnsi"/>
          <w:i/>
          <w:sz w:val="22"/>
        </w:rPr>
        <w:t xml:space="preserve">(Kraj in datum)                                                         </w:t>
      </w:r>
      <w:r w:rsidRPr="00A837F9">
        <w:rPr>
          <w:rFonts w:asciiTheme="minorHAnsi" w:hAnsiTheme="minorHAnsi" w:cstheme="minorHAnsi"/>
          <w:i/>
          <w:sz w:val="22"/>
        </w:rPr>
        <w:tab/>
      </w:r>
      <w:r w:rsidRPr="00A837F9">
        <w:rPr>
          <w:rFonts w:asciiTheme="minorHAnsi" w:hAnsiTheme="minorHAnsi" w:cstheme="minorHAnsi"/>
          <w:sz w:val="22"/>
        </w:rPr>
        <w:t>Ime, priimek in podpis odgovorne osebe potrjevalca reference:</w:t>
      </w:r>
    </w:p>
    <w:p w14:paraId="700C5199" w14:textId="77777777" w:rsidR="00012092" w:rsidRPr="00931FC1" w:rsidRDefault="00012092" w:rsidP="00012092">
      <w:pPr>
        <w:autoSpaceDE w:val="0"/>
        <w:autoSpaceDN w:val="0"/>
        <w:adjustRightInd w:val="0"/>
        <w:ind w:left="4956"/>
        <w:rPr>
          <w:rFonts w:asciiTheme="minorHAnsi" w:hAnsiTheme="minorHAnsi" w:cstheme="minorHAnsi"/>
          <w:sz w:val="22"/>
        </w:rPr>
      </w:pPr>
      <w:r w:rsidRPr="00A837F9">
        <w:rPr>
          <w:rFonts w:asciiTheme="minorHAnsi" w:hAnsiTheme="minorHAnsi" w:cstheme="minorHAnsi"/>
          <w:sz w:val="22"/>
        </w:rPr>
        <w:t>_____________________________</w:t>
      </w:r>
    </w:p>
    <w:p w14:paraId="26DE3E70" w14:textId="77777777" w:rsidR="00453101" w:rsidRDefault="00453101" w:rsidP="004967EF">
      <w:pPr>
        <w:autoSpaceDE w:val="0"/>
        <w:autoSpaceDN w:val="0"/>
        <w:adjustRightInd w:val="0"/>
        <w:spacing w:line="240" w:lineRule="auto"/>
        <w:jc w:val="left"/>
        <w:rPr>
          <w:rFonts w:asciiTheme="minorHAnsi" w:hAnsiTheme="minorHAnsi" w:cstheme="minorHAnsi"/>
          <w:color w:val="000000"/>
          <w:sz w:val="22"/>
          <w:lang w:eastAsia="sl-SI"/>
        </w:rPr>
      </w:pPr>
    </w:p>
    <w:p w14:paraId="352CF51B" w14:textId="77777777" w:rsidR="00453101" w:rsidRDefault="00453101" w:rsidP="004967EF">
      <w:pPr>
        <w:autoSpaceDE w:val="0"/>
        <w:autoSpaceDN w:val="0"/>
        <w:adjustRightInd w:val="0"/>
        <w:spacing w:line="240" w:lineRule="auto"/>
        <w:jc w:val="left"/>
        <w:rPr>
          <w:rFonts w:asciiTheme="minorHAnsi" w:hAnsiTheme="minorHAnsi" w:cstheme="minorHAnsi"/>
          <w:color w:val="000000"/>
          <w:sz w:val="22"/>
          <w:lang w:eastAsia="sl-SI"/>
        </w:rPr>
      </w:pPr>
    </w:p>
    <w:p w14:paraId="24134563" w14:textId="3E076CF7" w:rsidR="004967EF" w:rsidRPr="0032410C" w:rsidRDefault="00316D87" w:rsidP="004967E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4967EF" w:rsidRPr="0032410C">
        <w:rPr>
          <w:rFonts w:asciiTheme="minorHAnsi" w:hAnsiTheme="minorHAnsi" w:cstheme="minorHAnsi"/>
          <w:color w:val="000000"/>
          <w:sz w:val="22"/>
          <w:lang w:eastAsia="sl-SI"/>
        </w:rPr>
        <w:t xml:space="preserve">predloži obrazec v 1. fazi v zahtevan informacijski sistem </w:t>
      </w:r>
    </w:p>
    <w:p w14:paraId="1259A934" w14:textId="77777777" w:rsidR="004967EF" w:rsidRPr="0032410C" w:rsidRDefault="004967EF">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14BCF940" w14:textId="52F61CFD" w:rsidR="004967EF" w:rsidRPr="0032410C" w:rsidRDefault="004967EF" w:rsidP="004967EF">
      <w:pPr>
        <w:autoSpaceDE w:val="0"/>
        <w:autoSpaceDN w:val="0"/>
        <w:adjustRightInd w:val="0"/>
        <w:spacing w:line="240" w:lineRule="auto"/>
        <w:rPr>
          <w:rFonts w:asciiTheme="minorHAnsi" w:hAnsiTheme="minorHAnsi" w:cstheme="minorHAnsi"/>
          <w:color w:val="000000"/>
          <w:sz w:val="22"/>
          <w:lang w:eastAsia="sl-SI"/>
        </w:rPr>
      </w:pPr>
      <w:r w:rsidRPr="0032410C">
        <w:rPr>
          <w:rFonts w:asciiTheme="minorHAnsi" w:hAnsiTheme="minorHAnsi" w:cstheme="minorHAnsi"/>
          <w:b/>
          <w:bCs/>
          <w:color w:val="000000"/>
          <w:sz w:val="22"/>
          <w:lang w:eastAsia="sl-SI"/>
        </w:rPr>
        <w:t xml:space="preserve">Obrazec št. </w:t>
      </w:r>
      <w:r w:rsidR="009104A6" w:rsidRPr="0032410C">
        <w:rPr>
          <w:rFonts w:asciiTheme="minorHAnsi" w:hAnsiTheme="minorHAnsi" w:cstheme="minorHAnsi"/>
          <w:b/>
          <w:bCs/>
          <w:color w:val="000000"/>
          <w:sz w:val="22"/>
          <w:lang w:eastAsia="sl-SI"/>
        </w:rPr>
        <w:t>9</w:t>
      </w:r>
    </w:p>
    <w:p w14:paraId="342D0371" w14:textId="77777777" w:rsidR="004967EF" w:rsidRPr="0032410C" w:rsidRDefault="004967EF" w:rsidP="004967EF">
      <w:pPr>
        <w:ind w:left="360"/>
        <w:jc w:val="center"/>
        <w:rPr>
          <w:rFonts w:asciiTheme="minorHAnsi" w:hAnsiTheme="minorHAnsi" w:cstheme="minorHAnsi"/>
          <w:b/>
          <w:bCs/>
          <w:sz w:val="22"/>
        </w:rPr>
      </w:pPr>
    </w:p>
    <w:p w14:paraId="330B669E" w14:textId="77777777" w:rsidR="00C26BAD" w:rsidRPr="0032410C" w:rsidRDefault="00C26BAD" w:rsidP="004967EF">
      <w:pPr>
        <w:rPr>
          <w:rFonts w:asciiTheme="minorHAnsi" w:hAnsiTheme="minorHAnsi" w:cstheme="minorHAnsi"/>
          <w:b/>
          <w:bCs/>
          <w:sz w:val="22"/>
        </w:rPr>
      </w:pPr>
    </w:p>
    <w:p w14:paraId="576C9A1B" w14:textId="77777777" w:rsidR="00C26BAD" w:rsidRPr="0032410C" w:rsidRDefault="00C26BAD" w:rsidP="00C26BAD">
      <w:pPr>
        <w:ind w:left="360"/>
        <w:jc w:val="center"/>
        <w:rPr>
          <w:rFonts w:asciiTheme="minorHAnsi" w:hAnsiTheme="minorHAnsi" w:cstheme="minorHAnsi"/>
          <w:b/>
          <w:bCs/>
          <w:sz w:val="22"/>
        </w:rPr>
      </w:pPr>
    </w:p>
    <w:p w14:paraId="3574BB2E" w14:textId="0565075A" w:rsidR="00C26BAD" w:rsidRPr="0032410C" w:rsidRDefault="00C26BAD" w:rsidP="0032410C">
      <w:pPr>
        <w:jc w:val="center"/>
        <w:rPr>
          <w:rFonts w:asciiTheme="minorHAnsi" w:hAnsiTheme="minorHAnsi" w:cstheme="minorHAnsi"/>
          <w:b/>
          <w:sz w:val="22"/>
        </w:rPr>
      </w:pPr>
      <w:r w:rsidRPr="0032410C">
        <w:rPr>
          <w:rFonts w:asciiTheme="minorHAnsi" w:hAnsiTheme="minorHAnsi" w:cstheme="minorHAnsi"/>
          <w:b/>
          <w:bCs/>
          <w:sz w:val="22"/>
        </w:rPr>
        <w:t>Tehnična dokumentacija</w:t>
      </w:r>
      <w:r w:rsidR="00717C9E">
        <w:rPr>
          <w:rFonts w:asciiTheme="minorHAnsi" w:hAnsiTheme="minorHAnsi" w:cstheme="minorHAnsi"/>
          <w:b/>
          <w:bCs/>
          <w:sz w:val="22"/>
        </w:rPr>
        <w:t xml:space="preserve"> – izjava kandidata</w:t>
      </w:r>
    </w:p>
    <w:p w14:paraId="76FA6FC5" w14:textId="77777777" w:rsidR="0032410C" w:rsidRPr="0032410C" w:rsidRDefault="0032410C" w:rsidP="0032410C">
      <w:pPr>
        <w:spacing w:after="200" w:line="276" w:lineRule="auto"/>
        <w:jc w:val="center"/>
        <w:rPr>
          <w:rFonts w:asciiTheme="minorHAnsi" w:hAnsiTheme="minorHAnsi" w:cstheme="minorHAnsi"/>
          <w:b/>
          <w:sz w:val="22"/>
        </w:rPr>
      </w:pPr>
    </w:p>
    <w:p w14:paraId="07A2D527" w14:textId="0793FB1A" w:rsidR="00C26BAD" w:rsidRPr="0032410C" w:rsidRDefault="00C26BAD" w:rsidP="0032410C">
      <w:pPr>
        <w:spacing w:after="200" w:line="276" w:lineRule="auto"/>
        <w:jc w:val="center"/>
        <w:rPr>
          <w:rFonts w:asciiTheme="minorHAnsi" w:hAnsiTheme="minorHAnsi" w:cstheme="minorHAnsi"/>
          <w:b/>
          <w:sz w:val="22"/>
        </w:rPr>
      </w:pPr>
      <w:r w:rsidRPr="0032410C">
        <w:rPr>
          <w:rFonts w:asciiTheme="minorHAnsi" w:hAnsiTheme="minorHAnsi" w:cstheme="minorHAnsi"/>
          <w:b/>
          <w:sz w:val="22"/>
        </w:rPr>
        <w:t xml:space="preserve">(v skladu s točko </w:t>
      </w:r>
      <w:r w:rsidR="0032410C" w:rsidRPr="0032410C">
        <w:rPr>
          <w:rFonts w:asciiTheme="minorHAnsi" w:hAnsiTheme="minorHAnsi" w:cstheme="minorHAnsi"/>
          <w:b/>
          <w:sz w:val="22"/>
        </w:rPr>
        <w:t>9.1.5.2</w:t>
      </w:r>
      <w:r w:rsidRPr="0032410C">
        <w:rPr>
          <w:rFonts w:asciiTheme="minorHAnsi" w:hAnsiTheme="minorHAnsi" w:cstheme="minorHAnsi"/>
          <w:b/>
          <w:sz w:val="22"/>
        </w:rPr>
        <w:t>)</w:t>
      </w:r>
    </w:p>
    <w:p w14:paraId="0CD7F676" w14:textId="77777777" w:rsidR="00C26BAD" w:rsidRDefault="00C26BAD" w:rsidP="00C26BAD">
      <w:pPr>
        <w:ind w:left="360"/>
        <w:jc w:val="center"/>
        <w:rPr>
          <w:rFonts w:asciiTheme="minorHAnsi" w:hAnsiTheme="minorHAnsi" w:cstheme="minorHAnsi"/>
          <w:b/>
          <w:sz w:val="22"/>
        </w:rPr>
      </w:pPr>
    </w:p>
    <w:p w14:paraId="4A28E872" w14:textId="77777777" w:rsidR="003A3EB0" w:rsidRDefault="003A3EB0" w:rsidP="00C26BAD">
      <w:pPr>
        <w:ind w:left="360"/>
        <w:jc w:val="center"/>
        <w:rPr>
          <w:rFonts w:asciiTheme="minorHAnsi" w:hAnsiTheme="minorHAnsi" w:cstheme="minorHAnsi"/>
          <w:b/>
          <w:sz w:val="22"/>
        </w:rPr>
      </w:pPr>
    </w:p>
    <w:p w14:paraId="6BD3AA69" w14:textId="77777777" w:rsidR="003A3EB0" w:rsidRDefault="003A3EB0" w:rsidP="00C26BAD">
      <w:pPr>
        <w:ind w:left="360"/>
        <w:jc w:val="center"/>
        <w:rPr>
          <w:rFonts w:asciiTheme="minorHAnsi" w:hAnsiTheme="minorHAnsi" w:cstheme="minorHAnsi"/>
          <w:b/>
          <w:sz w:val="22"/>
        </w:rPr>
      </w:pPr>
    </w:p>
    <w:p w14:paraId="7CB1C7AA" w14:textId="77777777" w:rsidR="003A3EB0" w:rsidRPr="0032410C" w:rsidRDefault="003A3EB0" w:rsidP="00C26BAD">
      <w:pPr>
        <w:ind w:left="360"/>
        <w:jc w:val="center"/>
        <w:rPr>
          <w:rFonts w:asciiTheme="minorHAnsi" w:hAnsiTheme="minorHAnsi" w:cstheme="minorHAnsi"/>
          <w:b/>
          <w:sz w:val="22"/>
        </w:rPr>
      </w:pPr>
    </w:p>
    <w:p w14:paraId="1E111DB4" w14:textId="08F7C3A8" w:rsidR="006F464C" w:rsidRDefault="00717C9E" w:rsidP="006F464C">
      <w:pPr>
        <w:ind w:left="360"/>
        <w:rPr>
          <w:rFonts w:asciiTheme="minorHAnsi" w:hAnsiTheme="minorHAnsi" w:cstheme="minorHAnsi"/>
          <w:b/>
          <w:sz w:val="22"/>
        </w:rPr>
      </w:pPr>
      <w:r w:rsidRPr="00717C9E">
        <w:rPr>
          <w:rFonts w:asciiTheme="minorHAnsi" w:hAnsiTheme="minorHAnsi" w:cstheme="minorHAnsi"/>
          <w:bCs/>
          <w:sz w:val="22"/>
        </w:rPr>
        <w:t>Spodaj podpisani pooblaščeni predstavnik kandidata izjavljam, da (če nam bo priznana usposobljenost)</w:t>
      </w:r>
      <w:r>
        <w:rPr>
          <w:rFonts w:asciiTheme="minorHAnsi" w:hAnsiTheme="minorHAnsi" w:cstheme="minorHAnsi"/>
          <w:bCs/>
          <w:sz w:val="22"/>
        </w:rPr>
        <w:t xml:space="preserve"> </w:t>
      </w:r>
      <w:r w:rsidR="006F464C" w:rsidRPr="00927A4B">
        <w:rPr>
          <w:rFonts w:ascii="Calibri" w:hAnsi="Calibri"/>
          <w:sz w:val="22"/>
        </w:rPr>
        <w:t>za material, ki ga bo</w:t>
      </w:r>
      <w:r>
        <w:rPr>
          <w:rFonts w:ascii="Calibri" w:hAnsi="Calibri"/>
          <w:sz w:val="22"/>
        </w:rPr>
        <w:t>mo</w:t>
      </w:r>
      <w:r w:rsidR="006F464C" w:rsidRPr="00927A4B">
        <w:rPr>
          <w:rFonts w:ascii="Calibri" w:hAnsi="Calibri"/>
          <w:sz w:val="22"/>
        </w:rPr>
        <w:t xml:space="preserve"> </w:t>
      </w:r>
      <w:r w:rsidR="008A0B3B">
        <w:rPr>
          <w:rFonts w:ascii="Calibri" w:hAnsi="Calibri"/>
          <w:sz w:val="22"/>
        </w:rPr>
        <w:t>do</w:t>
      </w:r>
      <w:r w:rsidR="006F464C" w:rsidRPr="00927A4B">
        <w:rPr>
          <w:rFonts w:ascii="Calibri" w:hAnsi="Calibri"/>
          <w:sz w:val="22"/>
        </w:rPr>
        <w:t>bavljal</w:t>
      </w:r>
      <w:r>
        <w:rPr>
          <w:rFonts w:ascii="Calibri" w:hAnsi="Calibri"/>
          <w:sz w:val="22"/>
        </w:rPr>
        <w:t>i</w:t>
      </w:r>
      <w:r w:rsidR="006F464C" w:rsidRPr="00927A4B">
        <w:rPr>
          <w:rFonts w:ascii="Calibri" w:hAnsi="Calibri"/>
          <w:sz w:val="22"/>
        </w:rPr>
        <w:t xml:space="preserve"> in vgrajeval</w:t>
      </w:r>
      <w:r>
        <w:rPr>
          <w:rFonts w:ascii="Calibri" w:hAnsi="Calibri"/>
          <w:sz w:val="22"/>
        </w:rPr>
        <w:t>i</w:t>
      </w:r>
      <w:r w:rsidR="006F464C" w:rsidRPr="00927A4B">
        <w:rPr>
          <w:rFonts w:ascii="Calibri" w:hAnsi="Calibri"/>
          <w:sz w:val="22"/>
        </w:rPr>
        <w:t>, razpolaga</w:t>
      </w:r>
      <w:r>
        <w:rPr>
          <w:rFonts w:ascii="Calibri" w:hAnsi="Calibri"/>
          <w:sz w:val="22"/>
        </w:rPr>
        <w:t>mo</w:t>
      </w:r>
      <w:r w:rsidR="006F464C" w:rsidRPr="00927A4B">
        <w:rPr>
          <w:rFonts w:ascii="Calibri" w:hAnsi="Calibri"/>
          <w:sz w:val="22"/>
        </w:rPr>
        <w:t xml:space="preserve"> z ustrezno tehnično dokumentacijo,</w:t>
      </w:r>
      <w:r>
        <w:rPr>
          <w:rFonts w:ascii="Calibri" w:hAnsi="Calibri"/>
          <w:sz w:val="22"/>
        </w:rPr>
        <w:t xml:space="preserve"> in jo bomo</w:t>
      </w:r>
      <w:r w:rsidR="006F464C">
        <w:rPr>
          <w:rFonts w:ascii="Calibri" w:hAnsi="Calibri"/>
          <w:sz w:val="22"/>
        </w:rPr>
        <w:t>, če bo</w:t>
      </w:r>
      <w:r>
        <w:rPr>
          <w:rFonts w:ascii="Calibri" w:hAnsi="Calibri"/>
          <w:sz w:val="22"/>
        </w:rPr>
        <w:t>mo</w:t>
      </w:r>
      <w:r w:rsidR="006F464C">
        <w:rPr>
          <w:rFonts w:ascii="Calibri" w:hAnsi="Calibri"/>
          <w:sz w:val="22"/>
        </w:rPr>
        <w:t xml:space="preserve"> z naročnikom v 2. fazi sklenil</w:t>
      </w:r>
      <w:r>
        <w:rPr>
          <w:rFonts w:ascii="Calibri" w:hAnsi="Calibri"/>
          <w:sz w:val="22"/>
        </w:rPr>
        <w:t>i</w:t>
      </w:r>
      <w:r w:rsidR="006F464C">
        <w:rPr>
          <w:rFonts w:ascii="Calibri" w:hAnsi="Calibri"/>
          <w:sz w:val="22"/>
        </w:rPr>
        <w:t xml:space="preserve"> pogodbo, ob prevzemu izvedenih del predloži</w:t>
      </w:r>
      <w:r w:rsidR="003A3EB0">
        <w:rPr>
          <w:rFonts w:ascii="Calibri" w:hAnsi="Calibri"/>
          <w:sz w:val="22"/>
        </w:rPr>
        <w:t>l</w:t>
      </w:r>
      <w:r w:rsidR="006F464C">
        <w:rPr>
          <w:rFonts w:ascii="Calibri" w:hAnsi="Calibri"/>
          <w:sz w:val="22"/>
        </w:rPr>
        <w:t>i naročniku.</w:t>
      </w:r>
    </w:p>
    <w:p w14:paraId="0B365B1B" w14:textId="77777777" w:rsidR="00C26BAD" w:rsidRDefault="00C26BAD" w:rsidP="00C26BAD">
      <w:pPr>
        <w:ind w:left="360"/>
        <w:jc w:val="right"/>
        <w:rPr>
          <w:rFonts w:asciiTheme="minorHAnsi" w:hAnsiTheme="minorHAnsi" w:cstheme="minorHAnsi"/>
          <w:b/>
          <w:sz w:val="22"/>
        </w:rPr>
      </w:pPr>
    </w:p>
    <w:p w14:paraId="3F51CD63" w14:textId="77777777" w:rsidR="00C26BAD" w:rsidRDefault="00C26BAD" w:rsidP="00C26BAD">
      <w:pPr>
        <w:ind w:left="360"/>
        <w:jc w:val="right"/>
        <w:rPr>
          <w:rFonts w:asciiTheme="minorHAnsi" w:hAnsiTheme="minorHAnsi" w:cstheme="minorHAnsi"/>
          <w:b/>
          <w:sz w:val="22"/>
        </w:rPr>
      </w:pPr>
    </w:p>
    <w:p w14:paraId="404119BE" w14:textId="77777777" w:rsidR="00C26BAD" w:rsidRDefault="00C26BAD" w:rsidP="00C26BAD">
      <w:pPr>
        <w:ind w:left="360"/>
        <w:jc w:val="right"/>
        <w:rPr>
          <w:rFonts w:asciiTheme="minorHAnsi" w:hAnsiTheme="minorHAnsi" w:cstheme="minorHAnsi"/>
          <w:b/>
          <w:sz w:val="22"/>
        </w:rPr>
      </w:pPr>
    </w:p>
    <w:tbl>
      <w:tblPr>
        <w:tblW w:w="0" w:type="auto"/>
        <w:tblInd w:w="426" w:type="dxa"/>
        <w:tblLayout w:type="fixed"/>
        <w:tblLook w:val="0000" w:firstRow="0" w:lastRow="0" w:firstColumn="0" w:lastColumn="0" w:noHBand="0" w:noVBand="0"/>
      </w:tblPr>
      <w:tblGrid>
        <w:gridCol w:w="4043"/>
        <w:gridCol w:w="4361"/>
      </w:tblGrid>
      <w:tr w:rsidR="003A3EB0" w:rsidRPr="002308DA" w14:paraId="74698AB0" w14:textId="77777777" w:rsidTr="003A3EB0">
        <w:trPr>
          <w:cantSplit/>
        </w:trPr>
        <w:tc>
          <w:tcPr>
            <w:tcW w:w="4043" w:type="dxa"/>
          </w:tcPr>
          <w:p w14:paraId="33146BCA" w14:textId="77777777" w:rsidR="003A3EB0" w:rsidRPr="002308DA" w:rsidRDefault="003A3EB0">
            <w:pPr>
              <w:rPr>
                <w:rFonts w:asciiTheme="minorHAnsi" w:hAnsiTheme="minorHAnsi" w:cs="Arial"/>
                <w:bCs/>
                <w:sz w:val="21"/>
              </w:rPr>
            </w:pPr>
            <w:r w:rsidRPr="002308DA">
              <w:rPr>
                <w:rFonts w:asciiTheme="minorHAnsi" w:hAnsiTheme="minorHAnsi" w:cs="Arial"/>
                <w:bCs/>
                <w:sz w:val="21"/>
              </w:rPr>
              <w:t>Kraj in datum:</w:t>
            </w:r>
          </w:p>
        </w:tc>
        <w:tc>
          <w:tcPr>
            <w:tcW w:w="4361" w:type="dxa"/>
          </w:tcPr>
          <w:p w14:paraId="3177E007" w14:textId="77777777" w:rsidR="003A3EB0" w:rsidRPr="002308DA" w:rsidRDefault="003A3EB0">
            <w:pPr>
              <w:rPr>
                <w:rFonts w:asciiTheme="minorHAnsi" w:hAnsiTheme="minorHAnsi" w:cs="Arial"/>
                <w:bCs/>
                <w:sz w:val="21"/>
              </w:rPr>
            </w:pPr>
            <w:r>
              <w:rPr>
                <w:rFonts w:asciiTheme="minorHAnsi" w:hAnsiTheme="minorHAnsi" w:cs="Arial"/>
                <w:bCs/>
                <w:sz w:val="21"/>
              </w:rPr>
              <w:t>Kandidat</w:t>
            </w:r>
            <w:r w:rsidRPr="002308DA">
              <w:rPr>
                <w:rFonts w:asciiTheme="minorHAnsi" w:hAnsiTheme="minorHAnsi" w:cs="Arial"/>
                <w:bCs/>
                <w:sz w:val="21"/>
              </w:rPr>
              <w:t>:</w:t>
            </w:r>
          </w:p>
          <w:p w14:paraId="5EDA367F" w14:textId="77777777" w:rsidR="003A3EB0" w:rsidRPr="002308DA" w:rsidRDefault="003A3EB0">
            <w:pPr>
              <w:rPr>
                <w:rFonts w:asciiTheme="minorHAnsi" w:hAnsiTheme="minorHAnsi" w:cs="Arial"/>
                <w:bCs/>
                <w:sz w:val="21"/>
              </w:rPr>
            </w:pPr>
          </w:p>
        </w:tc>
      </w:tr>
      <w:tr w:rsidR="003A3EB0" w:rsidRPr="002308DA" w14:paraId="12E9B85A" w14:textId="77777777" w:rsidTr="003A3EB0">
        <w:trPr>
          <w:cantSplit/>
        </w:trPr>
        <w:tc>
          <w:tcPr>
            <w:tcW w:w="4043" w:type="dxa"/>
          </w:tcPr>
          <w:p w14:paraId="0FFA7900" w14:textId="77777777" w:rsidR="003A3EB0" w:rsidRPr="002308DA" w:rsidRDefault="003A3EB0">
            <w:pPr>
              <w:rPr>
                <w:rFonts w:asciiTheme="minorHAnsi" w:hAnsiTheme="minorHAnsi" w:cs="Arial"/>
                <w:bCs/>
                <w:sz w:val="21"/>
              </w:rPr>
            </w:pPr>
          </w:p>
        </w:tc>
        <w:tc>
          <w:tcPr>
            <w:tcW w:w="4361" w:type="dxa"/>
          </w:tcPr>
          <w:p w14:paraId="1700C09B" w14:textId="77777777" w:rsidR="003A3EB0" w:rsidRPr="002308DA" w:rsidRDefault="003A3EB0">
            <w:pPr>
              <w:rPr>
                <w:rFonts w:asciiTheme="minorHAnsi" w:hAnsiTheme="minorHAnsi" w:cs="Arial"/>
                <w:bCs/>
                <w:sz w:val="21"/>
              </w:rPr>
            </w:pPr>
            <w:r>
              <w:rPr>
                <w:rFonts w:asciiTheme="minorHAnsi" w:hAnsiTheme="minorHAnsi" w:cs="Arial"/>
                <w:bCs/>
                <w:sz w:val="21"/>
              </w:rPr>
              <w:t>P</w:t>
            </w:r>
            <w:r w:rsidRPr="002308DA">
              <w:rPr>
                <w:rFonts w:asciiTheme="minorHAnsi" w:hAnsiTheme="minorHAnsi" w:cs="Arial"/>
                <w:bCs/>
                <w:sz w:val="21"/>
              </w:rPr>
              <w:t>odpis:</w:t>
            </w:r>
          </w:p>
        </w:tc>
      </w:tr>
    </w:tbl>
    <w:p w14:paraId="17DB82FA" w14:textId="77777777" w:rsidR="00071E5A" w:rsidRPr="003A3EB0" w:rsidRDefault="00071E5A" w:rsidP="003A3EB0">
      <w:pPr>
        <w:autoSpaceDE w:val="0"/>
        <w:autoSpaceDN w:val="0"/>
        <w:adjustRightInd w:val="0"/>
        <w:spacing w:line="240" w:lineRule="auto"/>
        <w:jc w:val="left"/>
        <w:rPr>
          <w:rFonts w:asciiTheme="minorHAnsi" w:hAnsiTheme="minorHAnsi" w:cstheme="minorHAnsi"/>
          <w:color w:val="000000"/>
          <w:sz w:val="22"/>
          <w:lang w:eastAsia="sl-SI"/>
        </w:rPr>
      </w:pPr>
    </w:p>
    <w:p w14:paraId="5B3C6D5C" w14:textId="77777777" w:rsidR="00071E5A" w:rsidRDefault="00071E5A">
      <w:pPr>
        <w:pStyle w:val="Odstavekseznama"/>
        <w:numPr>
          <w:ilvl w:val="0"/>
          <w:numId w:val="31"/>
        </w:numPr>
        <w:autoSpaceDE w:val="0"/>
        <w:autoSpaceDN w:val="0"/>
        <w:adjustRightInd w:val="0"/>
        <w:spacing w:line="240" w:lineRule="auto"/>
        <w:jc w:val="left"/>
        <w:rPr>
          <w:rFonts w:asciiTheme="minorHAnsi" w:hAnsiTheme="minorHAnsi" w:cstheme="minorHAnsi"/>
          <w:color w:val="000000"/>
          <w:sz w:val="22"/>
          <w:lang w:eastAsia="sl-SI"/>
        </w:rPr>
      </w:pPr>
    </w:p>
    <w:p w14:paraId="383C59A2" w14:textId="77777777" w:rsidR="00071E5A" w:rsidRDefault="00071E5A" w:rsidP="0032410C">
      <w:pPr>
        <w:autoSpaceDE w:val="0"/>
        <w:autoSpaceDN w:val="0"/>
        <w:adjustRightInd w:val="0"/>
        <w:spacing w:line="240" w:lineRule="auto"/>
        <w:jc w:val="left"/>
        <w:rPr>
          <w:rFonts w:asciiTheme="minorHAnsi" w:hAnsiTheme="minorHAnsi" w:cstheme="minorHAnsi"/>
          <w:color w:val="000000"/>
          <w:sz w:val="22"/>
          <w:lang w:eastAsia="sl-SI"/>
        </w:rPr>
      </w:pPr>
    </w:p>
    <w:p w14:paraId="25FC12F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51E2902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33AD5F0"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38880A2C"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AE6E65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7E61F3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76FF23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40CA6A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FA59FFD"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732975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F07037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0683318F"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182FBA6"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4254031"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FAB4FFF"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71F852A"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4BD7D5A"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7D41BF8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5D0D7C7C"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82A06F9"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7819CBD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2DAA74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A771D6E"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66C799F" w14:textId="34AE1596" w:rsidR="00071E5A" w:rsidRPr="0032410C" w:rsidRDefault="00316D87" w:rsidP="0032410C">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071E5A" w:rsidRPr="0032410C">
        <w:rPr>
          <w:rFonts w:asciiTheme="minorHAnsi" w:hAnsiTheme="minorHAnsi" w:cstheme="minorHAnsi"/>
          <w:color w:val="000000"/>
          <w:sz w:val="22"/>
          <w:lang w:eastAsia="sl-SI"/>
        </w:rPr>
        <w:t xml:space="preserve">predloži obrazec v 1. fazi v zahtevan informacijski sistem </w:t>
      </w:r>
    </w:p>
    <w:p w14:paraId="5A829078" w14:textId="77777777" w:rsidR="00071E5A" w:rsidRPr="00F22342" w:rsidRDefault="00071E5A">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5DED1EEA" w14:textId="77777777" w:rsidR="00071E5A" w:rsidRPr="0032410C" w:rsidRDefault="00071E5A" w:rsidP="0032410C">
      <w:pPr>
        <w:autoSpaceDE w:val="0"/>
        <w:autoSpaceDN w:val="0"/>
        <w:adjustRightInd w:val="0"/>
        <w:spacing w:line="240" w:lineRule="auto"/>
        <w:rPr>
          <w:rFonts w:asciiTheme="minorHAnsi" w:hAnsiTheme="minorHAnsi" w:cstheme="minorHAnsi"/>
          <w:color w:val="000000"/>
          <w:sz w:val="22"/>
          <w:lang w:eastAsia="sl-SI"/>
        </w:rPr>
      </w:pPr>
      <w:r w:rsidRPr="0032410C">
        <w:rPr>
          <w:rFonts w:asciiTheme="minorHAnsi" w:hAnsiTheme="minorHAnsi" w:cstheme="minorHAnsi"/>
          <w:b/>
          <w:bCs/>
          <w:color w:val="000000"/>
          <w:sz w:val="22"/>
          <w:lang w:eastAsia="sl-SI"/>
        </w:rPr>
        <w:t>Obrazec št. 10</w:t>
      </w:r>
    </w:p>
    <w:p w14:paraId="6CC7D03F" w14:textId="77777777" w:rsidR="00071E5A" w:rsidRDefault="00071E5A">
      <w:pPr>
        <w:pStyle w:val="Odstavekseznama"/>
        <w:numPr>
          <w:ilvl w:val="0"/>
          <w:numId w:val="31"/>
        </w:numPr>
        <w:tabs>
          <w:tab w:val="left" w:pos="2694"/>
        </w:tabs>
        <w:spacing w:after="200" w:line="276" w:lineRule="auto"/>
        <w:jc w:val="center"/>
        <w:rPr>
          <w:rFonts w:asciiTheme="minorHAnsi" w:hAnsiTheme="minorHAnsi" w:cs="Arial"/>
          <w:b/>
        </w:rPr>
      </w:pPr>
    </w:p>
    <w:p w14:paraId="488CE78A" w14:textId="77777777" w:rsidR="00071E5A" w:rsidRDefault="00071E5A">
      <w:pPr>
        <w:pStyle w:val="Odstavekseznama"/>
        <w:numPr>
          <w:ilvl w:val="0"/>
          <w:numId w:val="31"/>
        </w:numPr>
        <w:tabs>
          <w:tab w:val="left" w:pos="2694"/>
        </w:tabs>
        <w:spacing w:after="200" w:line="276" w:lineRule="auto"/>
        <w:jc w:val="center"/>
        <w:rPr>
          <w:rFonts w:asciiTheme="minorHAnsi" w:hAnsiTheme="minorHAnsi" w:cs="Arial"/>
          <w:b/>
        </w:rPr>
      </w:pPr>
    </w:p>
    <w:p w14:paraId="609B6D47" w14:textId="48107CA1" w:rsidR="00071E5A" w:rsidRPr="0032410C" w:rsidRDefault="00071E5A">
      <w:pPr>
        <w:pStyle w:val="Odstavekseznama"/>
        <w:numPr>
          <w:ilvl w:val="0"/>
          <w:numId w:val="31"/>
        </w:numPr>
        <w:tabs>
          <w:tab w:val="left" w:pos="2694"/>
        </w:tabs>
        <w:spacing w:after="200" w:line="276" w:lineRule="auto"/>
        <w:jc w:val="center"/>
        <w:rPr>
          <w:rFonts w:asciiTheme="minorHAnsi" w:hAnsiTheme="minorHAnsi" w:cs="Arial"/>
          <w:b/>
          <w:sz w:val="22"/>
        </w:rPr>
      </w:pPr>
      <w:r w:rsidRPr="0032410C">
        <w:rPr>
          <w:rFonts w:asciiTheme="minorHAnsi" w:hAnsiTheme="minorHAnsi" w:cs="Arial"/>
          <w:b/>
          <w:sz w:val="22"/>
        </w:rPr>
        <w:t>Vodja gradnje</w:t>
      </w:r>
      <w:r w:rsidR="005701D4">
        <w:rPr>
          <w:rFonts w:asciiTheme="minorHAnsi" w:hAnsiTheme="minorHAnsi" w:cs="Arial"/>
          <w:b/>
          <w:sz w:val="22"/>
        </w:rPr>
        <w:t xml:space="preserve"> in vodja del</w:t>
      </w:r>
      <w:r w:rsidRPr="0032410C">
        <w:rPr>
          <w:rFonts w:asciiTheme="minorHAnsi" w:hAnsiTheme="minorHAnsi" w:cs="Arial"/>
          <w:b/>
          <w:sz w:val="22"/>
        </w:rPr>
        <w:t>, s katerim</w:t>
      </w:r>
      <w:r w:rsidR="005701D4">
        <w:rPr>
          <w:rFonts w:asciiTheme="minorHAnsi" w:hAnsiTheme="minorHAnsi" w:cs="Arial"/>
          <w:b/>
          <w:sz w:val="22"/>
        </w:rPr>
        <w:t>a</w:t>
      </w:r>
      <w:r w:rsidRPr="0032410C">
        <w:rPr>
          <w:rFonts w:asciiTheme="minorHAnsi" w:hAnsiTheme="minorHAnsi" w:cs="Arial"/>
          <w:b/>
          <w:sz w:val="22"/>
        </w:rPr>
        <w:t xml:space="preserve"> bo </w:t>
      </w:r>
      <w:r w:rsidR="00445923">
        <w:rPr>
          <w:rFonts w:asciiTheme="minorHAnsi" w:hAnsiTheme="minorHAnsi" w:cs="Arial"/>
          <w:b/>
          <w:sz w:val="22"/>
        </w:rPr>
        <w:t>kandidat</w:t>
      </w:r>
      <w:r w:rsidRPr="0032410C">
        <w:rPr>
          <w:rFonts w:asciiTheme="minorHAnsi" w:hAnsiTheme="minorHAnsi" w:cs="Arial"/>
          <w:b/>
          <w:sz w:val="22"/>
        </w:rPr>
        <w:t xml:space="preserve"> sodeloval pri izvedbi pogodbe</w:t>
      </w:r>
    </w:p>
    <w:p w14:paraId="45BC15F5" w14:textId="77777777" w:rsidR="00071E5A" w:rsidRPr="0032410C" w:rsidRDefault="00071E5A">
      <w:pPr>
        <w:pStyle w:val="Odstavekseznama"/>
        <w:numPr>
          <w:ilvl w:val="0"/>
          <w:numId w:val="31"/>
        </w:numPr>
        <w:tabs>
          <w:tab w:val="left" w:pos="2694"/>
        </w:tabs>
        <w:spacing w:after="200" w:line="276" w:lineRule="auto"/>
        <w:jc w:val="center"/>
        <w:rPr>
          <w:rFonts w:asciiTheme="minorHAnsi" w:hAnsiTheme="minorHAnsi" w:cs="Arial"/>
          <w:b/>
          <w:sz w:val="22"/>
        </w:rPr>
      </w:pPr>
    </w:p>
    <w:p w14:paraId="5BA337B0" w14:textId="0F2D226D" w:rsidR="00071E5A" w:rsidRPr="0032410C" w:rsidRDefault="00071E5A">
      <w:pPr>
        <w:pStyle w:val="Odstavekseznama"/>
        <w:numPr>
          <w:ilvl w:val="0"/>
          <w:numId w:val="31"/>
        </w:numPr>
        <w:spacing w:after="200" w:line="276" w:lineRule="auto"/>
        <w:jc w:val="center"/>
        <w:rPr>
          <w:rFonts w:asciiTheme="minorHAnsi" w:hAnsiTheme="minorHAnsi" w:cs="Arial"/>
          <w:sz w:val="22"/>
        </w:rPr>
      </w:pPr>
      <w:r w:rsidRPr="0032410C">
        <w:rPr>
          <w:rFonts w:asciiTheme="minorHAnsi" w:hAnsiTheme="minorHAnsi" w:cs="Arial"/>
          <w:b/>
          <w:sz w:val="22"/>
        </w:rPr>
        <w:t xml:space="preserve">(v skladu s točko </w:t>
      </w:r>
      <w:r w:rsidR="0032410C">
        <w:rPr>
          <w:rFonts w:asciiTheme="minorHAnsi" w:hAnsiTheme="minorHAnsi" w:cs="Arial"/>
          <w:b/>
          <w:sz w:val="22"/>
        </w:rPr>
        <w:t>9.1.6.1</w:t>
      </w:r>
      <w:r w:rsidRPr="0032410C">
        <w:rPr>
          <w:rFonts w:asciiTheme="minorHAnsi" w:hAnsiTheme="minorHAnsi" w:cs="Arial"/>
          <w:b/>
          <w:sz w:val="22"/>
        </w:rPr>
        <w:t>)</w:t>
      </w:r>
    </w:p>
    <w:p w14:paraId="1F9C330E" w14:textId="77777777" w:rsidR="00071E5A" w:rsidRPr="0032410C" w:rsidRDefault="00071E5A">
      <w:pPr>
        <w:pStyle w:val="Odstavekseznama"/>
        <w:numPr>
          <w:ilvl w:val="0"/>
          <w:numId w:val="31"/>
        </w:numPr>
        <w:tabs>
          <w:tab w:val="left" w:pos="2694"/>
        </w:tabs>
        <w:spacing w:after="200" w:line="276" w:lineRule="auto"/>
        <w:rPr>
          <w:rFonts w:asciiTheme="minorHAnsi" w:hAnsiTheme="minorHAnsi" w:cs="Arial"/>
          <w:sz w:val="22"/>
        </w:rPr>
      </w:pPr>
    </w:p>
    <w:p w14:paraId="465F6AF0" w14:textId="77777777" w:rsidR="00071E5A" w:rsidRPr="00823E34" w:rsidRDefault="00071E5A">
      <w:pPr>
        <w:pStyle w:val="Odstavekseznama"/>
        <w:numPr>
          <w:ilvl w:val="0"/>
          <w:numId w:val="31"/>
        </w:numPr>
        <w:tabs>
          <w:tab w:val="left" w:pos="2694"/>
        </w:tabs>
        <w:spacing w:after="200" w:line="276" w:lineRule="auto"/>
        <w:rPr>
          <w:rFonts w:asciiTheme="minorHAnsi" w:hAnsiTheme="minorHAnsi" w:cs="Arial"/>
        </w:rPr>
      </w:pPr>
    </w:p>
    <w:p w14:paraId="559664A2" w14:textId="77777777" w:rsidR="00071E5A" w:rsidRPr="00823E34" w:rsidRDefault="00071E5A">
      <w:pPr>
        <w:pStyle w:val="Odstavekseznama"/>
        <w:numPr>
          <w:ilvl w:val="0"/>
          <w:numId w:val="31"/>
        </w:numPr>
        <w:tabs>
          <w:tab w:val="left" w:pos="2694"/>
        </w:tabs>
        <w:spacing w:after="200" w:line="276" w:lineRule="auto"/>
        <w:rPr>
          <w:rFonts w:asciiTheme="minorHAnsi" w:hAnsiTheme="minorHAnsi" w:cs="Arial"/>
        </w:rPr>
      </w:pPr>
    </w:p>
    <w:p w14:paraId="059F86D4" w14:textId="77777777" w:rsidR="00071E5A" w:rsidRPr="00823E34" w:rsidRDefault="00071E5A">
      <w:pPr>
        <w:pStyle w:val="Odstavekseznama"/>
        <w:numPr>
          <w:ilvl w:val="0"/>
          <w:numId w:val="31"/>
        </w:numPr>
        <w:tabs>
          <w:tab w:val="left" w:pos="2694"/>
        </w:tabs>
        <w:spacing w:after="200" w:line="276" w:lineRule="auto"/>
        <w:rPr>
          <w:rFonts w:asciiTheme="minorHAnsi" w:hAnsiTheme="minorHAnsi" w:cs="Arial"/>
        </w:rPr>
      </w:pPr>
    </w:p>
    <w:p w14:paraId="54041CAD" w14:textId="77777777" w:rsidR="00071E5A" w:rsidRPr="00823E34" w:rsidRDefault="00071E5A">
      <w:pPr>
        <w:pStyle w:val="Odstavekseznama"/>
        <w:numPr>
          <w:ilvl w:val="0"/>
          <w:numId w:val="31"/>
        </w:numPr>
        <w:tabs>
          <w:tab w:val="left" w:pos="2694"/>
        </w:tabs>
        <w:spacing w:after="200" w:line="276" w:lineRule="auto"/>
        <w:rPr>
          <w:rFonts w:asciiTheme="minorHAnsi" w:hAnsiTheme="minorHAnsi" w:cs="Arial"/>
        </w:rPr>
      </w:pPr>
    </w:p>
    <w:p w14:paraId="3CCCF263" w14:textId="77777777" w:rsidR="00071E5A" w:rsidRPr="00925444" w:rsidRDefault="00071E5A" w:rsidP="0032410C">
      <w:pPr>
        <w:tabs>
          <w:tab w:val="left" w:pos="2694"/>
        </w:tabs>
        <w:rPr>
          <w:rFonts w:asciiTheme="minorHAnsi" w:hAnsiTheme="minorHAnsi" w:cs="Arial"/>
          <w:sz w:val="22"/>
        </w:rPr>
      </w:pPr>
      <w:r w:rsidRPr="00925444">
        <w:rPr>
          <w:rFonts w:asciiTheme="minorHAnsi" w:hAnsiTheme="minorHAnsi" w:cs="Arial"/>
          <w:sz w:val="22"/>
        </w:rPr>
        <w:t>Vodja gradnje: __________________________________________________________,</w:t>
      </w:r>
    </w:p>
    <w:p w14:paraId="1D7B9C21" w14:textId="77777777" w:rsidR="00071E5A" w:rsidRPr="00925444" w:rsidRDefault="00071E5A">
      <w:pPr>
        <w:pStyle w:val="Odstavekseznama"/>
        <w:numPr>
          <w:ilvl w:val="0"/>
          <w:numId w:val="31"/>
        </w:numPr>
        <w:tabs>
          <w:tab w:val="left" w:pos="2694"/>
        </w:tabs>
        <w:spacing w:after="200" w:line="276" w:lineRule="auto"/>
        <w:rPr>
          <w:rFonts w:asciiTheme="minorHAnsi" w:hAnsiTheme="minorHAnsi" w:cs="Arial"/>
        </w:rPr>
      </w:pPr>
    </w:p>
    <w:p w14:paraId="2A216180" w14:textId="77777777" w:rsidR="00071E5A" w:rsidRPr="00925444" w:rsidRDefault="00071E5A" w:rsidP="0032410C">
      <w:pPr>
        <w:tabs>
          <w:tab w:val="left" w:pos="2694"/>
        </w:tabs>
        <w:rPr>
          <w:rFonts w:asciiTheme="minorHAnsi" w:hAnsiTheme="minorHAnsi" w:cs="Arial"/>
          <w:sz w:val="22"/>
        </w:rPr>
      </w:pPr>
      <w:r w:rsidRPr="00925444">
        <w:rPr>
          <w:rFonts w:asciiTheme="minorHAnsi" w:hAnsiTheme="minorHAnsi" w:cs="Arial"/>
          <w:sz w:val="22"/>
        </w:rPr>
        <w:t>št. vpisa v IZS (če je že vpisan): ___________________________________________________.</w:t>
      </w:r>
    </w:p>
    <w:p w14:paraId="3C3BC71B" w14:textId="77777777" w:rsidR="0032410C" w:rsidRDefault="0032410C" w:rsidP="005701D4">
      <w:pPr>
        <w:tabs>
          <w:tab w:val="left" w:pos="2694"/>
        </w:tabs>
        <w:spacing w:after="200" w:line="276" w:lineRule="auto"/>
        <w:rPr>
          <w:rFonts w:asciiTheme="minorHAnsi" w:hAnsiTheme="minorHAnsi" w:cs="Arial"/>
        </w:rPr>
      </w:pPr>
    </w:p>
    <w:p w14:paraId="4C749744" w14:textId="77777777" w:rsidR="005701D4" w:rsidRDefault="005701D4" w:rsidP="005701D4">
      <w:pPr>
        <w:tabs>
          <w:tab w:val="left" w:pos="2694"/>
        </w:tabs>
        <w:spacing w:after="200" w:line="276" w:lineRule="auto"/>
        <w:rPr>
          <w:rFonts w:asciiTheme="minorHAnsi" w:hAnsiTheme="minorHAnsi" w:cs="Arial"/>
        </w:rPr>
      </w:pPr>
    </w:p>
    <w:p w14:paraId="0F10D4F9" w14:textId="52271D51" w:rsidR="005701D4" w:rsidRPr="00925444" w:rsidRDefault="005701D4" w:rsidP="005701D4">
      <w:pPr>
        <w:tabs>
          <w:tab w:val="left" w:pos="2694"/>
        </w:tabs>
        <w:rPr>
          <w:rFonts w:asciiTheme="minorHAnsi" w:hAnsiTheme="minorHAnsi" w:cs="Arial"/>
          <w:sz w:val="22"/>
        </w:rPr>
      </w:pPr>
      <w:r w:rsidRPr="00925444">
        <w:rPr>
          <w:rFonts w:asciiTheme="minorHAnsi" w:hAnsiTheme="minorHAnsi" w:cs="Arial"/>
          <w:sz w:val="22"/>
        </w:rPr>
        <w:t xml:space="preserve">Vodja </w:t>
      </w:r>
      <w:proofErr w:type="spellStart"/>
      <w:r>
        <w:rPr>
          <w:rFonts w:asciiTheme="minorHAnsi" w:hAnsiTheme="minorHAnsi" w:cs="Arial"/>
          <w:sz w:val="22"/>
        </w:rPr>
        <w:t>elektromontažnih</w:t>
      </w:r>
      <w:proofErr w:type="spellEnd"/>
      <w:r>
        <w:rPr>
          <w:rFonts w:asciiTheme="minorHAnsi" w:hAnsiTheme="minorHAnsi" w:cs="Arial"/>
          <w:sz w:val="22"/>
        </w:rPr>
        <w:t xml:space="preserve"> del</w:t>
      </w:r>
      <w:r w:rsidRPr="00925444">
        <w:rPr>
          <w:rFonts w:asciiTheme="minorHAnsi" w:hAnsiTheme="minorHAnsi" w:cs="Arial"/>
          <w:sz w:val="22"/>
        </w:rPr>
        <w:t>: __________________________________________________________,</w:t>
      </w:r>
    </w:p>
    <w:p w14:paraId="13C717E5" w14:textId="77777777" w:rsidR="005701D4" w:rsidRPr="00925444" w:rsidRDefault="005701D4" w:rsidP="005701D4">
      <w:pPr>
        <w:pStyle w:val="Odstavekseznama"/>
        <w:numPr>
          <w:ilvl w:val="0"/>
          <w:numId w:val="31"/>
        </w:numPr>
        <w:tabs>
          <w:tab w:val="left" w:pos="2694"/>
        </w:tabs>
        <w:spacing w:after="200" w:line="276" w:lineRule="auto"/>
        <w:rPr>
          <w:rFonts w:asciiTheme="minorHAnsi" w:hAnsiTheme="minorHAnsi" w:cs="Arial"/>
        </w:rPr>
      </w:pPr>
    </w:p>
    <w:p w14:paraId="57EC71F3" w14:textId="77777777" w:rsidR="005701D4" w:rsidRPr="00925444" w:rsidRDefault="005701D4" w:rsidP="005701D4">
      <w:pPr>
        <w:tabs>
          <w:tab w:val="left" w:pos="2694"/>
        </w:tabs>
        <w:rPr>
          <w:rFonts w:asciiTheme="minorHAnsi" w:hAnsiTheme="minorHAnsi" w:cs="Arial"/>
          <w:sz w:val="22"/>
        </w:rPr>
      </w:pPr>
      <w:r w:rsidRPr="00925444">
        <w:rPr>
          <w:rFonts w:asciiTheme="minorHAnsi" w:hAnsiTheme="minorHAnsi" w:cs="Arial"/>
          <w:sz w:val="22"/>
        </w:rPr>
        <w:t>št. vpisa v IZS (če je že vpisan): ___________________________________________________.</w:t>
      </w:r>
    </w:p>
    <w:p w14:paraId="45A4E28A" w14:textId="77777777" w:rsidR="005701D4" w:rsidRPr="005701D4" w:rsidRDefault="005701D4" w:rsidP="005701D4">
      <w:pPr>
        <w:tabs>
          <w:tab w:val="left" w:pos="2694"/>
        </w:tabs>
        <w:spacing w:after="200" w:line="276" w:lineRule="auto"/>
        <w:rPr>
          <w:rFonts w:asciiTheme="minorHAnsi" w:hAnsiTheme="minorHAnsi" w:cs="Arial"/>
        </w:rPr>
      </w:pPr>
    </w:p>
    <w:p w14:paraId="2B58D651" w14:textId="77777777" w:rsidR="00071E5A" w:rsidRPr="00F15FC1" w:rsidRDefault="00071E5A" w:rsidP="00071E5A">
      <w:pPr>
        <w:tabs>
          <w:tab w:val="left" w:pos="2694"/>
        </w:tabs>
        <w:rPr>
          <w:rFonts w:asciiTheme="minorHAnsi" w:hAnsiTheme="minorHAnsi" w:cs="Arial"/>
        </w:rPr>
      </w:pPr>
    </w:p>
    <w:p w14:paraId="0A22BAD2" w14:textId="77777777" w:rsidR="00071E5A" w:rsidRPr="00823E34" w:rsidRDefault="00071E5A">
      <w:pPr>
        <w:pStyle w:val="Odstavekseznama"/>
        <w:numPr>
          <w:ilvl w:val="0"/>
          <w:numId w:val="31"/>
        </w:numPr>
        <w:tabs>
          <w:tab w:val="left" w:pos="2694"/>
        </w:tabs>
        <w:spacing w:after="200" w:line="276" w:lineRule="auto"/>
        <w:rPr>
          <w:rFonts w:asciiTheme="minorHAnsi" w:hAnsiTheme="minorHAnsi" w:cs="Arial"/>
        </w:rPr>
      </w:pPr>
    </w:p>
    <w:tbl>
      <w:tblPr>
        <w:tblW w:w="0" w:type="auto"/>
        <w:tblInd w:w="-142" w:type="dxa"/>
        <w:tblLayout w:type="fixed"/>
        <w:tblLook w:val="0000" w:firstRow="0" w:lastRow="0" w:firstColumn="0" w:lastColumn="0" w:noHBand="0" w:noVBand="0"/>
      </w:tblPr>
      <w:tblGrid>
        <w:gridCol w:w="4611"/>
        <w:gridCol w:w="4361"/>
      </w:tblGrid>
      <w:tr w:rsidR="00071E5A" w:rsidRPr="000D3A59" w14:paraId="22C560DF" w14:textId="77777777" w:rsidTr="0032410C">
        <w:trPr>
          <w:cantSplit/>
        </w:trPr>
        <w:tc>
          <w:tcPr>
            <w:tcW w:w="4611" w:type="dxa"/>
          </w:tcPr>
          <w:p w14:paraId="7165B226" w14:textId="77777777" w:rsidR="00071E5A" w:rsidRPr="000D3A59" w:rsidRDefault="00071E5A">
            <w:pPr>
              <w:rPr>
                <w:rFonts w:asciiTheme="minorHAnsi" w:hAnsiTheme="minorHAnsi" w:cs="Arial"/>
                <w:bCs/>
                <w:sz w:val="22"/>
              </w:rPr>
            </w:pPr>
            <w:r w:rsidRPr="000D3A59">
              <w:rPr>
                <w:rFonts w:asciiTheme="minorHAnsi" w:hAnsiTheme="minorHAnsi" w:cs="Arial"/>
                <w:bCs/>
                <w:sz w:val="22"/>
              </w:rPr>
              <w:t>Kraj in datum:</w:t>
            </w:r>
          </w:p>
        </w:tc>
        <w:tc>
          <w:tcPr>
            <w:tcW w:w="4361" w:type="dxa"/>
          </w:tcPr>
          <w:p w14:paraId="65704DEB" w14:textId="6AD9B725" w:rsidR="00071E5A" w:rsidRPr="000D3A59" w:rsidRDefault="00032F94">
            <w:pPr>
              <w:rPr>
                <w:rFonts w:asciiTheme="minorHAnsi" w:hAnsiTheme="minorHAnsi" w:cs="Arial"/>
                <w:bCs/>
                <w:sz w:val="22"/>
              </w:rPr>
            </w:pPr>
            <w:r>
              <w:rPr>
                <w:rFonts w:asciiTheme="minorHAnsi" w:hAnsiTheme="minorHAnsi" w:cs="Arial"/>
                <w:bCs/>
                <w:sz w:val="22"/>
              </w:rPr>
              <w:t>Kandidat</w:t>
            </w:r>
            <w:r w:rsidR="00071E5A" w:rsidRPr="000D3A59">
              <w:rPr>
                <w:rFonts w:asciiTheme="minorHAnsi" w:hAnsiTheme="minorHAnsi" w:cs="Arial"/>
                <w:bCs/>
                <w:sz w:val="22"/>
              </w:rPr>
              <w:t>:</w:t>
            </w:r>
          </w:p>
          <w:p w14:paraId="206A22CA" w14:textId="77777777" w:rsidR="00071E5A" w:rsidRPr="000D3A59" w:rsidRDefault="00071E5A">
            <w:pPr>
              <w:rPr>
                <w:rFonts w:asciiTheme="minorHAnsi" w:hAnsiTheme="minorHAnsi" w:cs="Arial"/>
                <w:bCs/>
                <w:sz w:val="22"/>
              </w:rPr>
            </w:pPr>
          </w:p>
        </w:tc>
      </w:tr>
      <w:tr w:rsidR="00071E5A" w:rsidRPr="000D3A59" w14:paraId="30D64FD1" w14:textId="77777777" w:rsidTr="0032410C">
        <w:trPr>
          <w:cantSplit/>
        </w:trPr>
        <w:tc>
          <w:tcPr>
            <w:tcW w:w="4611" w:type="dxa"/>
          </w:tcPr>
          <w:p w14:paraId="09221B6A" w14:textId="77777777" w:rsidR="00071E5A" w:rsidRPr="000D3A59" w:rsidRDefault="00071E5A">
            <w:pPr>
              <w:rPr>
                <w:rFonts w:asciiTheme="minorHAnsi" w:hAnsiTheme="minorHAnsi" w:cs="Arial"/>
                <w:bCs/>
                <w:sz w:val="22"/>
              </w:rPr>
            </w:pPr>
          </w:p>
        </w:tc>
        <w:tc>
          <w:tcPr>
            <w:tcW w:w="4361" w:type="dxa"/>
          </w:tcPr>
          <w:p w14:paraId="7C826129" w14:textId="77777777" w:rsidR="00071E5A" w:rsidRPr="000D3A59" w:rsidRDefault="00071E5A">
            <w:pPr>
              <w:rPr>
                <w:rFonts w:asciiTheme="minorHAnsi" w:hAnsiTheme="minorHAnsi" w:cs="Arial"/>
                <w:bCs/>
                <w:sz w:val="22"/>
              </w:rPr>
            </w:pPr>
            <w:r>
              <w:rPr>
                <w:rFonts w:asciiTheme="minorHAnsi" w:hAnsiTheme="minorHAnsi" w:cs="Arial"/>
                <w:bCs/>
                <w:sz w:val="22"/>
              </w:rPr>
              <w:t>P</w:t>
            </w:r>
            <w:r w:rsidRPr="000D3A59">
              <w:rPr>
                <w:rFonts w:asciiTheme="minorHAnsi" w:hAnsiTheme="minorHAnsi" w:cs="Arial"/>
                <w:bCs/>
                <w:sz w:val="22"/>
              </w:rPr>
              <w:t>odpis:</w:t>
            </w:r>
          </w:p>
        </w:tc>
      </w:tr>
    </w:tbl>
    <w:p w14:paraId="28C0CA63" w14:textId="77777777" w:rsidR="00071E5A" w:rsidRPr="00823E34" w:rsidRDefault="00071E5A">
      <w:pPr>
        <w:pStyle w:val="Odstavekseznama"/>
        <w:numPr>
          <w:ilvl w:val="0"/>
          <w:numId w:val="31"/>
        </w:numPr>
        <w:tabs>
          <w:tab w:val="left" w:pos="2694"/>
        </w:tabs>
        <w:spacing w:after="200" w:line="276" w:lineRule="auto"/>
        <w:rPr>
          <w:rFonts w:asciiTheme="minorHAnsi" w:hAnsiTheme="minorHAnsi" w:cs="Arial"/>
        </w:rPr>
      </w:pPr>
    </w:p>
    <w:p w14:paraId="0720FA0E" w14:textId="77777777" w:rsidR="00071E5A" w:rsidRDefault="00071E5A">
      <w:pPr>
        <w:pStyle w:val="Odstavekseznama"/>
        <w:numPr>
          <w:ilvl w:val="0"/>
          <w:numId w:val="31"/>
        </w:numPr>
        <w:spacing w:after="200" w:line="276" w:lineRule="auto"/>
        <w:jc w:val="right"/>
        <w:rPr>
          <w:rFonts w:asciiTheme="minorHAnsi" w:hAnsiTheme="minorHAnsi" w:cstheme="minorHAnsi"/>
          <w:b/>
        </w:rPr>
      </w:pPr>
    </w:p>
    <w:p w14:paraId="1725A682" w14:textId="77777777" w:rsidR="00071E5A" w:rsidRDefault="00071E5A">
      <w:pPr>
        <w:pStyle w:val="Odstavekseznama"/>
        <w:numPr>
          <w:ilvl w:val="0"/>
          <w:numId w:val="31"/>
        </w:numPr>
        <w:spacing w:after="200" w:line="276" w:lineRule="auto"/>
        <w:jc w:val="right"/>
        <w:rPr>
          <w:rFonts w:asciiTheme="minorHAnsi" w:hAnsiTheme="minorHAnsi" w:cstheme="minorHAnsi"/>
          <w:b/>
        </w:rPr>
      </w:pPr>
    </w:p>
    <w:p w14:paraId="1A717E47" w14:textId="77777777" w:rsidR="00071E5A" w:rsidRDefault="00071E5A">
      <w:pPr>
        <w:pStyle w:val="Odstavekseznama"/>
        <w:numPr>
          <w:ilvl w:val="0"/>
          <w:numId w:val="31"/>
        </w:numPr>
        <w:spacing w:after="200" w:line="276" w:lineRule="auto"/>
        <w:jc w:val="right"/>
        <w:rPr>
          <w:rFonts w:asciiTheme="minorHAnsi" w:hAnsiTheme="minorHAnsi" w:cstheme="minorHAnsi"/>
          <w:b/>
        </w:rPr>
      </w:pPr>
    </w:p>
    <w:p w14:paraId="0F06345A" w14:textId="77777777" w:rsidR="00071E5A" w:rsidRDefault="00071E5A">
      <w:pPr>
        <w:pStyle w:val="Odstavekseznama"/>
        <w:numPr>
          <w:ilvl w:val="0"/>
          <w:numId w:val="31"/>
        </w:numPr>
        <w:spacing w:after="200" w:line="276" w:lineRule="auto"/>
        <w:jc w:val="right"/>
        <w:rPr>
          <w:rFonts w:asciiTheme="minorHAnsi" w:hAnsiTheme="minorHAnsi" w:cstheme="minorHAnsi"/>
          <w:b/>
        </w:rPr>
      </w:pPr>
    </w:p>
    <w:p w14:paraId="7C1309E7" w14:textId="77777777" w:rsidR="00071E5A" w:rsidRDefault="00071E5A">
      <w:pPr>
        <w:pStyle w:val="Odstavekseznama"/>
        <w:numPr>
          <w:ilvl w:val="0"/>
          <w:numId w:val="31"/>
        </w:numPr>
        <w:spacing w:after="200" w:line="276" w:lineRule="auto"/>
        <w:jc w:val="right"/>
        <w:rPr>
          <w:rFonts w:asciiTheme="minorHAnsi" w:hAnsiTheme="minorHAnsi" w:cstheme="minorHAnsi"/>
          <w:b/>
        </w:rPr>
      </w:pPr>
    </w:p>
    <w:p w14:paraId="016FDF61" w14:textId="77777777" w:rsidR="00071E5A" w:rsidRDefault="00071E5A">
      <w:pPr>
        <w:pStyle w:val="Odstavekseznama"/>
        <w:numPr>
          <w:ilvl w:val="0"/>
          <w:numId w:val="31"/>
        </w:numPr>
        <w:spacing w:after="200" w:line="276" w:lineRule="auto"/>
        <w:jc w:val="right"/>
        <w:rPr>
          <w:rFonts w:asciiTheme="minorHAnsi" w:hAnsiTheme="minorHAnsi" w:cstheme="minorHAnsi"/>
          <w:b/>
        </w:rPr>
      </w:pPr>
    </w:p>
    <w:p w14:paraId="1C857281" w14:textId="77777777" w:rsidR="00C26BAD" w:rsidRDefault="00C26BAD" w:rsidP="00071E5A">
      <w:pPr>
        <w:ind w:left="360"/>
        <w:rPr>
          <w:rFonts w:asciiTheme="minorHAnsi" w:hAnsiTheme="minorHAnsi" w:cstheme="minorHAnsi"/>
          <w:b/>
          <w:sz w:val="22"/>
        </w:rPr>
      </w:pPr>
    </w:p>
    <w:p w14:paraId="46868898" w14:textId="77777777" w:rsidR="00C26BAD" w:rsidRDefault="00C26BAD" w:rsidP="00C26BAD">
      <w:pPr>
        <w:ind w:left="360"/>
        <w:jc w:val="right"/>
        <w:rPr>
          <w:rFonts w:asciiTheme="minorHAnsi" w:hAnsiTheme="minorHAnsi" w:cstheme="minorHAnsi"/>
          <w:b/>
          <w:sz w:val="22"/>
        </w:rPr>
      </w:pPr>
    </w:p>
    <w:p w14:paraId="3232FEDE" w14:textId="77777777" w:rsidR="00C26BAD" w:rsidRDefault="00C26BAD" w:rsidP="00C26BAD">
      <w:pPr>
        <w:ind w:left="360"/>
        <w:jc w:val="right"/>
        <w:rPr>
          <w:rFonts w:asciiTheme="minorHAnsi" w:hAnsiTheme="minorHAnsi" w:cstheme="minorHAnsi"/>
          <w:b/>
          <w:sz w:val="22"/>
        </w:rPr>
      </w:pPr>
    </w:p>
    <w:p w14:paraId="696867B5" w14:textId="77777777" w:rsidR="00C26BAD" w:rsidRDefault="00C26BAD" w:rsidP="00C26BAD">
      <w:pPr>
        <w:ind w:left="360"/>
        <w:jc w:val="right"/>
        <w:rPr>
          <w:rFonts w:asciiTheme="minorHAnsi" w:hAnsiTheme="minorHAnsi" w:cstheme="minorHAnsi"/>
          <w:b/>
          <w:sz w:val="22"/>
        </w:rPr>
      </w:pPr>
    </w:p>
    <w:p w14:paraId="655F7B85" w14:textId="77777777" w:rsidR="00C26BAD" w:rsidRDefault="00C26BAD" w:rsidP="00C26BAD">
      <w:pPr>
        <w:ind w:left="360"/>
        <w:jc w:val="right"/>
        <w:rPr>
          <w:rFonts w:asciiTheme="minorHAnsi" w:hAnsiTheme="minorHAnsi" w:cstheme="minorHAnsi"/>
          <w:b/>
          <w:sz w:val="22"/>
        </w:rPr>
      </w:pPr>
    </w:p>
    <w:p w14:paraId="1B128552" w14:textId="77777777" w:rsidR="00C26BAD" w:rsidRDefault="00C26BAD" w:rsidP="00C26BAD">
      <w:pPr>
        <w:ind w:left="360"/>
        <w:jc w:val="right"/>
        <w:rPr>
          <w:rFonts w:asciiTheme="minorHAnsi" w:hAnsiTheme="minorHAnsi" w:cstheme="minorHAnsi"/>
          <w:b/>
          <w:sz w:val="22"/>
        </w:rPr>
      </w:pPr>
    </w:p>
    <w:p w14:paraId="309152C3" w14:textId="77777777" w:rsidR="00C26BAD" w:rsidRDefault="00C26BAD" w:rsidP="00C26BAD">
      <w:pPr>
        <w:ind w:left="360"/>
        <w:jc w:val="right"/>
        <w:rPr>
          <w:rFonts w:asciiTheme="minorHAnsi" w:hAnsiTheme="minorHAnsi" w:cstheme="minorHAnsi"/>
          <w:b/>
          <w:sz w:val="22"/>
        </w:rPr>
      </w:pPr>
    </w:p>
    <w:p w14:paraId="5220D09D" w14:textId="77777777" w:rsidR="00C26BAD" w:rsidRDefault="00C26BAD" w:rsidP="00C26BAD">
      <w:pPr>
        <w:ind w:left="360"/>
        <w:jc w:val="right"/>
        <w:rPr>
          <w:rFonts w:asciiTheme="minorHAnsi" w:hAnsiTheme="minorHAnsi" w:cstheme="minorHAnsi"/>
          <w:b/>
          <w:sz w:val="22"/>
        </w:rPr>
      </w:pPr>
    </w:p>
    <w:p w14:paraId="4FF005B4" w14:textId="77777777" w:rsidR="00C26BAD" w:rsidRDefault="00C26BAD" w:rsidP="00C26BAD">
      <w:pPr>
        <w:ind w:left="360"/>
        <w:jc w:val="right"/>
        <w:rPr>
          <w:rFonts w:asciiTheme="minorHAnsi" w:hAnsiTheme="minorHAnsi" w:cstheme="minorHAnsi"/>
          <w:b/>
          <w:sz w:val="22"/>
        </w:rPr>
      </w:pPr>
    </w:p>
    <w:p w14:paraId="24C224A8" w14:textId="19DFADD5" w:rsidR="009104A6" w:rsidRPr="00427C3D" w:rsidRDefault="00316D87" w:rsidP="009104A6">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9104A6" w:rsidRPr="00427C3D">
        <w:rPr>
          <w:rFonts w:asciiTheme="minorHAnsi" w:hAnsiTheme="minorHAnsi" w:cstheme="minorHAnsi"/>
          <w:color w:val="000000"/>
          <w:sz w:val="22"/>
          <w:lang w:eastAsia="sl-SI"/>
        </w:rPr>
        <w:t xml:space="preserve">predloži obrazec v 1. fazi v zahtevan informacijski sistem </w:t>
      </w:r>
    </w:p>
    <w:p w14:paraId="47050D3C" w14:textId="77777777" w:rsidR="009104A6" w:rsidRPr="00F22342" w:rsidRDefault="009104A6">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27D98639" w14:textId="2C933793" w:rsidR="009104A6" w:rsidRPr="00427C3D" w:rsidRDefault="009104A6" w:rsidP="009104A6">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w:t>
      </w:r>
      <w:r w:rsidR="00E25A07">
        <w:rPr>
          <w:rFonts w:asciiTheme="minorHAnsi" w:hAnsiTheme="minorHAnsi" w:cstheme="minorHAnsi"/>
          <w:b/>
          <w:bCs/>
          <w:color w:val="000000"/>
          <w:sz w:val="22"/>
          <w:lang w:eastAsia="sl-SI"/>
        </w:rPr>
        <w:t xml:space="preserve"> 11</w:t>
      </w:r>
    </w:p>
    <w:p w14:paraId="644DABF0" w14:textId="77777777" w:rsidR="00C26BAD" w:rsidRPr="0082364F" w:rsidRDefault="00C26BAD">
      <w:pPr>
        <w:pStyle w:val="Odstavekseznama"/>
        <w:numPr>
          <w:ilvl w:val="0"/>
          <w:numId w:val="31"/>
        </w:numPr>
        <w:spacing w:after="200" w:line="276" w:lineRule="auto"/>
        <w:jc w:val="left"/>
        <w:rPr>
          <w:rFonts w:asciiTheme="minorHAnsi" w:hAnsiTheme="minorHAnsi" w:cstheme="minorHAnsi"/>
          <w:b/>
        </w:rPr>
      </w:pPr>
    </w:p>
    <w:p w14:paraId="12CA0F0D" w14:textId="77777777" w:rsidR="00C26BAD" w:rsidRPr="0082364F" w:rsidRDefault="00C26BAD">
      <w:pPr>
        <w:pStyle w:val="Odstavekseznama"/>
        <w:numPr>
          <w:ilvl w:val="0"/>
          <w:numId w:val="31"/>
        </w:numPr>
        <w:spacing w:after="200" w:line="276" w:lineRule="auto"/>
        <w:jc w:val="left"/>
        <w:rPr>
          <w:rFonts w:asciiTheme="minorHAnsi" w:hAnsiTheme="minorHAnsi" w:cstheme="minorHAnsi"/>
          <w:b/>
        </w:rPr>
      </w:pPr>
    </w:p>
    <w:p w14:paraId="6CB018AC" w14:textId="77777777" w:rsidR="00C26BAD" w:rsidRPr="0082364F" w:rsidRDefault="00C26BAD">
      <w:pPr>
        <w:pStyle w:val="Odstavekseznama"/>
        <w:numPr>
          <w:ilvl w:val="0"/>
          <w:numId w:val="31"/>
        </w:numPr>
        <w:spacing w:after="200" w:line="276" w:lineRule="auto"/>
        <w:jc w:val="center"/>
        <w:rPr>
          <w:rFonts w:asciiTheme="minorHAnsi" w:hAnsiTheme="minorHAnsi" w:cstheme="minorHAnsi"/>
          <w:b/>
        </w:rPr>
      </w:pPr>
    </w:p>
    <w:p w14:paraId="76D317C1" w14:textId="7FAF8FD5" w:rsidR="00C26BAD" w:rsidRPr="00C26BAD" w:rsidRDefault="00C26BAD">
      <w:pPr>
        <w:pStyle w:val="Odstavekseznama"/>
        <w:numPr>
          <w:ilvl w:val="0"/>
          <w:numId w:val="31"/>
        </w:numPr>
        <w:spacing w:after="200" w:line="276" w:lineRule="auto"/>
        <w:jc w:val="center"/>
        <w:rPr>
          <w:rFonts w:asciiTheme="minorHAnsi" w:hAnsiTheme="minorHAnsi" w:cstheme="minorHAnsi"/>
          <w:b/>
          <w:sz w:val="22"/>
        </w:rPr>
      </w:pPr>
      <w:r w:rsidRPr="00C26BAD">
        <w:rPr>
          <w:rFonts w:asciiTheme="minorHAnsi" w:hAnsiTheme="minorHAnsi" w:cstheme="minorHAnsi"/>
          <w:b/>
          <w:sz w:val="22"/>
        </w:rPr>
        <w:t xml:space="preserve">Izjava </w:t>
      </w:r>
      <w:r w:rsidR="00032F94">
        <w:rPr>
          <w:rFonts w:asciiTheme="minorHAnsi" w:hAnsiTheme="minorHAnsi" w:cstheme="minorHAnsi"/>
          <w:b/>
          <w:sz w:val="22"/>
        </w:rPr>
        <w:t>kandidata</w:t>
      </w:r>
      <w:r w:rsidR="002065B4">
        <w:rPr>
          <w:rFonts w:asciiTheme="minorHAnsi" w:hAnsiTheme="minorHAnsi" w:cstheme="minorHAnsi"/>
          <w:b/>
          <w:sz w:val="22"/>
        </w:rPr>
        <w:t>/skupnega partnerja/podizvajalca</w:t>
      </w:r>
      <w:r w:rsidR="00804D97">
        <w:rPr>
          <w:rStyle w:val="Sprotnaopomba-sklic"/>
          <w:rFonts w:cstheme="minorHAnsi"/>
          <w:b/>
        </w:rPr>
        <w:footnoteReference w:id="9"/>
      </w:r>
    </w:p>
    <w:p w14:paraId="1B43400D" w14:textId="77777777" w:rsidR="00C26BAD" w:rsidRPr="00C26BAD" w:rsidRDefault="00C26BAD">
      <w:pPr>
        <w:pStyle w:val="Odstavekseznama"/>
        <w:numPr>
          <w:ilvl w:val="0"/>
          <w:numId w:val="31"/>
        </w:numPr>
        <w:spacing w:after="200" w:line="276" w:lineRule="auto"/>
        <w:jc w:val="left"/>
        <w:rPr>
          <w:rFonts w:asciiTheme="minorHAnsi" w:hAnsiTheme="minorHAnsi" w:cstheme="minorHAnsi"/>
          <w:b/>
          <w:sz w:val="22"/>
        </w:rPr>
      </w:pPr>
    </w:p>
    <w:p w14:paraId="7DFCECCA" w14:textId="2257517B" w:rsidR="00C26BAD" w:rsidRPr="0082364F" w:rsidRDefault="00C26BAD">
      <w:pPr>
        <w:pStyle w:val="Odstavekseznama"/>
        <w:numPr>
          <w:ilvl w:val="0"/>
          <w:numId w:val="31"/>
        </w:numPr>
        <w:autoSpaceDE w:val="0"/>
        <w:autoSpaceDN w:val="0"/>
        <w:adjustRightInd w:val="0"/>
        <w:spacing w:after="200" w:line="276" w:lineRule="auto"/>
        <w:jc w:val="center"/>
        <w:rPr>
          <w:rFonts w:asciiTheme="minorHAnsi" w:hAnsiTheme="minorHAnsi" w:cstheme="minorHAnsi"/>
        </w:rPr>
      </w:pPr>
      <w:r w:rsidRPr="00C26BAD">
        <w:rPr>
          <w:rFonts w:asciiTheme="minorHAnsi" w:hAnsiTheme="minorHAnsi" w:cstheme="minorHAnsi"/>
          <w:b/>
          <w:sz w:val="22"/>
        </w:rPr>
        <w:t xml:space="preserve">(v skladu s točko </w:t>
      </w:r>
      <w:r w:rsidR="000631C2">
        <w:rPr>
          <w:rFonts w:asciiTheme="minorHAnsi" w:hAnsiTheme="minorHAnsi" w:cstheme="minorHAnsi"/>
          <w:b/>
          <w:sz w:val="22"/>
        </w:rPr>
        <w:t>9.1.6.2</w:t>
      </w:r>
      <w:r w:rsidRPr="00C26BAD">
        <w:rPr>
          <w:rFonts w:asciiTheme="minorHAnsi" w:hAnsiTheme="minorHAnsi" w:cstheme="minorHAnsi"/>
          <w:b/>
          <w:sz w:val="22"/>
        </w:rPr>
        <w:t>)</w:t>
      </w:r>
    </w:p>
    <w:p w14:paraId="6B14F8D1" w14:textId="77777777" w:rsidR="00C26BAD" w:rsidRDefault="00C26BAD" w:rsidP="00C26BAD">
      <w:pPr>
        <w:jc w:val="right"/>
        <w:rPr>
          <w:rFonts w:asciiTheme="minorHAnsi" w:hAnsiTheme="minorHAnsi" w:cstheme="minorHAnsi"/>
          <w:b/>
          <w:sz w:val="22"/>
        </w:rPr>
      </w:pPr>
    </w:p>
    <w:p w14:paraId="1E9A5873" w14:textId="77777777" w:rsidR="00C26BAD" w:rsidRDefault="00C26BAD" w:rsidP="00C26BAD">
      <w:pPr>
        <w:jc w:val="right"/>
        <w:rPr>
          <w:rFonts w:asciiTheme="minorHAnsi" w:hAnsiTheme="minorHAnsi" w:cstheme="minorHAnsi"/>
          <w:b/>
          <w:sz w:val="22"/>
        </w:rPr>
      </w:pPr>
    </w:p>
    <w:p w14:paraId="223FE442" w14:textId="77777777" w:rsidR="00C26BAD" w:rsidRDefault="00C26BAD" w:rsidP="00C26BAD">
      <w:pPr>
        <w:jc w:val="right"/>
        <w:rPr>
          <w:rFonts w:asciiTheme="minorHAnsi" w:hAnsiTheme="minorHAnsi" w:cstheme="minorHAnsi"/>
          <w:b/>
          <w:sz w:val="22"/>
        </w:rPr>
      </w:pPr>
    </w:p>
    <w:p w14:paraId="08247F76" w14:textId="77777777" w:rsidR="00C26BAD" w:rsidRDefault="00C26BAD" w:rsidP="00C26BAD">
      <w:pPr>
        <w:jc w:val="right"/>
        <w:rPr>
          <w:rFonts w:asciiTheme="minorHAnsi" w:hAnsiTheme="minorHAnsi" w:cstheme="minorHAnsi"/>
          <w:b/>
          <w:sz w:val="22"/>
        </w:rPr>
      </w:pPr>
    </w:p>
    <w:p w14:paraId="7B3A9047" w14:textId="0BC589CF" w:rsidR="00C26BAD" w:rsidRPr="005D4C6C" w:rsidRDefault="00C26BAD" w:rsidP="00C26BAD">
      <w:r w:rsidRPr="00717C9E">
        <w:rPr>
          <w:rFonts w:ascii="Calibri" w:hAnsi="Calibri" w:cstheme="minorHAnsi"/>
          <w:sz w:val="22"/>
        </w:rPr>
        <w:t xml:space="preserve">Spodaj podpisani pooblaščeni predstavnik </w:t>
      </w:r>
      <w:r w:rsidR="00032F94" w:rsidRPr="00717C9E">
        <w:rPr>
          <w:rFonts w:ascii="Calibri" w:hAnsi="Calibri" w:cstheme="minorHAnsi"/>
          <w:sz w:val="22"/>
        </w:rPr>
        <w:t>kandidata</w:t>
      </w:r>
      <w:r w:rsidRPr="00717C9E">
        <w:rPr>
          <w:rFonts w:ascii="Calibri" w:hAnsi="Calibri" w:cstheme="minorHAnsi"/>
          <w:sz w:val="22"/>
        </w:rPr>
        <w:t xml:space="preserve"> izjavljam, da bomo (če</w:t>
      </w:r>
      <w:r w:rsidR="00032F94" w:rsidRPr="00717C9E">
        <w:rPr>
          <w:rFonts w:ascii="Calibri" w:hAnsi="Calibri" w:cstheme="minorHAnsi"/>
          <w:sz w:val="22"/>
        </w:rPr>
        <w:t xml:space="preserve"> nam bo priznana usposobljenost</w:t>
      </w:r>
      <w:r w:rsidRPr="00717C9E">
        <w:rPr>
          <w:rFonts w:ascii="Calibri" w:hAnsi="Calibri" w:cstheme="minorHAnsi"/>
          <w:sz w:val="22"/>
        </w:rPr>
        <w:t>) vsa dela v celoti izvajali v skladu z zahtevami naročnika, da smo zanesljivi, strokovni, imamo izkušnje in zaposlene, ki so sposobni izvesti razpisana dela, ter razpolagamo z zadostnimi tehničnimi zmogljivostmi za izvedbo predmetnega javnega naročila</w:t>
      </w:r>
      <w:r w:rsidRPr="005D4C6C">
        <w:t xml:space="preserve"> </w:t>
      </w:r>
    </w:p>
    <w:p w14:paraId="10BDFFC3" w14:textId="77777777" w:rsidR="00C26BAD" w:rsidRPr="005D4C6C" w:rsidRDefault="00C26BAD" w:rsidP="00C26BAD">
      <w:pPr>
        <w:rPr>
          <w:rFonts w:ascii="Calibri" w:hAnsi="Calibri" w:cstheme="minorHAnsi"/>
          <w:sz w:val="22"/>
        </w:rPr>
      </w:pPr>
    </w:p>
    <w:p w14:paraId="64099B01" w14:textId="5E7E2AEA" w:rsidR="00C26BAD" w:rsidRPr="005D4C6C" w:rsidRDefault="00C26BAD" w:rsidP="00C26BAD">
      <w:pPr>
        <w:rPr>
          <w:rFonts w:ascii="Calibri" w:hAnsi="Calibri" w:cstheme="minorHAnsi"/>
          <w:sz w:val="22"/>
        </w:rPr>
      </w:pPr>
      <w:r w:rsidRPr="005D4C6C">
        <w:rPr>
          <w:rFonts w:ascii="Calibri" w:hAnsi="Calibri" w:cstheme="minorHAnsi"/>
          <w:sz w:val="22"/>
        </w:rPr>
        <w:t>Podajamo tudi izjavo, da na podlagi Zakona o varnosti in zdravju pri delu (Uradni list RS, št. 43/11 s spremembami) izpolnjujemo naslednje zahteve naročnika:</w:t>
      </w:r>
    </w:p>
    <w:p w14:paraId="5F8C53EC" w14:textId="62424FB0" w:rsidR="00C26BAD" w:rsidRPr="00B06CDF" w:rsidRDefault="00B06CDF">
      <w:pPr>
        <w:pStyle w:val="EGNavaden"/>
        <w:numPr>
          <w:ilvl w:val="0"/>
          <w:numId w:val="36"/>
        </w:numPr>
        <w:rPr>
          <w:sz w:val="22"/>
        </w:rPr>
      </w:pPr>
      <w:r w:rsidRPr="00B06CDF">
        <w:rPr>
          <w:sz w:val="22"/>
        </w:rPr>
        <w:t xml:space="preserve">vsi </w:t>
      </w:r>
      <w:r w:rsidR="00C26BAD" w:rsidRPr="00B06CDF">
        <w:rPr>
          <w:sz w:val="22"/>
        </w:rPr>
        <w:t>delavc</w:t>
      </w:r>
      <w:r w:rsidRPr="00B06CDF">
        <w:rPr>
          <w:sz w:val="22"/>
        </w:rPr>
        <w:t>i</w:t>
      </w:r>
      <w:r w:rsidR="00C26BAD" w:rsidRPr="00B06CDF">
        <w:rPr>
          <w:sz w:val="22"/>
        </w:rPr>
        <w:t xml:space="preserve"> ima</w:t>
      </w:r>
      <w:r w:rsidRPr="00B06CDF">
        <w:rPr>
          <w:sz w:val="22"/>
        </w:rPr>
        <w:t>jo</w:t>
      </w:r>
      <w:r w:rsidR="00C26BAD" w:rsidRPr="00B06CDF">
        <w:rPr>
          <w:sz w:val="22"/>
        </w:rPr>
        <w:t xml:space="preserve"> opravljen in veljaven zdravstveni pregled</w:t>
      </w:r>
      <w:r w:rsidR="00CE59BD" w:rsidRPr="00B06CDF">
        <w:rPr>
          <w:sz w:val="22"/>
        </w:rPr>
        <w:t xml:space="preserve"> in zdravstveni pregled za delo na višini</w:t>
      </w:r>
      <w:r w:rsidR="00C26BAD" w:rsidRPr="00B06CDF">
        <w:rPr>
          <w:sz w:val="22"/>
        </w:rPr>
        <w:t>,</w:t>
      </w:r>
    </w:p>
    <w:p w14:paraId="257C676B" w14:textId="4F351109" w:rsidR="00C26BAD" w:rsidRPr="00B06CDF" w:rsidRDefault="00B06CDF">
      <w:pPr>
        <w:pStyle w:val="EGNavaden"/>
        <w:numPr>
          <w:ilvl w:val="0"/>
          <w:numId w:val="36"/>
        </w:numPr>
        <w:rPr>
          <w:sz w:val="22"/>
        </w:rPr>
      </w:pPr>
      <w:r w:rsidRPr="00B06CDF">
        <w:rPr>
          <w:sz w:val="22"/>
        </w:rPr>
        <w:t>vsi delavci</w:t>
      </w:r>
      <w:r w:rsidR="00C26BAD" w:rsidRPr="00B06CDF">
        <w:rPr>
          <w:sz w:val="22"/>
        </w:rPr>
        <w:t xml:space="preserve"> ima</w:t>
      </w:r>
      <w:r w:rsidRPr="00B06CDF">
        <w:rPr>
          <w:sz w:val="22"/>
        </w:rPr>
        <w:t>jo</w:t>
      </w:r>
      <w:r w:rsidR="00C26BAD" w:rsidRPr="00B06CDF">
        <w:rPr>
          <w:sz w:val="22"/>
        </w:rPr>
        <w:t xml:space="preserve"> opravljen in veljaven izpit iz varnosti in zdravja pri delu ter požarne varnosti,</w:t>
      </w:r>
    </w:p>
    <w:p w14:paraId="49CE69B7" w14:textId="038753EC" w:rsidR="00087ED6" w:rsidRPr="00B06CDF" w:rsidRDefault="00B06CDF">
      <w:pPr>
        <w:pStyle w:val="EGNavaden"/>
        <w:numPr>
          <w:ilvl w:val="0"/>
          <w:numId w:val="36"/>
        </w:numPr>
        <w:rPr>
          <w:rFonts w:cs="Calibri"/>
          <w:sz w:val="22"/>
        </w:rPr>
      </w:pPr>
      <w:r w:rsidRPr="00B06CDF">
        <w:rPr>
          <w:sz w:val="22"/>
        </w:rPr>
        <w:t>vsi delavci</w:t>
      </w:r>
      <w:r w:rsidR="00087ED6" w:rsidRPr="00B06CDF">
        <w:rPr>
          <w:sz w:val="22"/>
        </w:rPr>
        <w:t>, ki bodo opravljali delo na višini (uporaba dvižne košare) ima</w:t>
      </w:r>
      <w:r w:rsidRPr="00B06CDF">
        <w:rPr>
          <w:sz w:val="22"/>
        </w:rPr>
        <w:t>jo o</w:t>
      </w:r>
      <w:r w:rsidR="00087ED6" w:rsidRPr="00B06CDF">
        <w:rPr>
          <w:rFonts w:cs="Calibri"/>
          <w:sz w:val="22"/>
        </w:rPr>
        <w:t>pravljeno in veljavno usposabljanje za delo z dvižno košaro,</w:t>
      </w:r>
    </w:p>
    <w:p w14:paraId="30982FD1" w14:textId="3F448C46" w:rsidR="00C26BAD" w:rsidRPr="00B06CDF" w:rsidRDefault="00C26BAD">
      <w:pPr>
        <w:pStyle w:val="EGNavaden"/>
        <w:numPr>
          <w:ilvl w:val="0"/>
          <w:numId w:val="36"/>
        </w:numPr>
        <w:rPr>
          <w:sz w:val="22"/>
        </w:rPr>
      </w:pPr>
      <w:r w:rsidRPr="00B06CDF">
        <w:rPr>
          <w:sz w:val="22"/>
        </w:rPr>
        <w:t>s strani pooblaščenih inštitucij imamo pregledano delovno in osebno varovalno opremo</w:t>
      </w:r>
      <w:r w:rsidR="00B06CDF" w:rsidRPr="00B06CDF">
        <w:rPr>
          <w:sz w:val="22"/>
        </w:rPr>
        <w:t>, tudi opremo za delo na višini (varovalni pas, čelada in povezovalna vrv z zaščitnim elementom)</w:t>
      </w:r>
      <w:r w:rsidRPr="00B06CDF">
        <w:rPr>
          <w:sz w:val="22"/>
        </w:rPr>
        <w:t>.</w:t>
      </w:r>
    </w:p>
    <w:p w14:paraId="596F2464" w14:textId="77777777" w:rsidR="00C26BAD" w:rsidRPr="00C26BAD" w:rsidRDefault="00C26BAD" w:rsidP="00C26BAD">
      <w:pPr>
        <w:jc w:val="right"/>
        <w:rPr>
          <w:rFonts w:ascii="Calibri" w:hAnsi="Calibri" w:cstheme="minorHAnsi"/>
          <w:sz w:val="22"/>
        </w:rPr>
      </w:pPr>
    </w:p>
    <w:p w14:paraId="7C285E45" w14:textId="77777777" w:rsidR="00CE59BD" w:rsidRDefault="00CE59BD" w:rsidP="00CE59BD">
      <w:pPr>
        <w:rPr>
          <w:rFonts w:asciiTheme="minorHAnsi" w:hAnsiTheme="minorHAnsi" w:cstheme="minorHAnsi"/>
          <w:b/>
          <w:sz w:val="22"/>
        </w:rPr>
      </w:pPr>
    </w:p>
    <w:p w14:paraId="36EDEF40" w14:textId="77777777" w:rsidR="00C26BAD" w:rsidRDefault="00C26BAD" w:rsidP="00C26BAD">
      <w:pPr>
        <w:jc w:val="right"/>
        <w:rPr>
          <w:rFonts w:asciiTheme="minorHAnsi" w:hAnsiTheme="minorHAnsi" w:cstheme="minorHAnsi"/>
          <w:b/>
          <w:sz w:val="22"/>
        </w:rPr>
      </w:pPr>
    </w:p>
    <w:tbl>
      <w:tblPr>
        <w:tblW w:w="0" w:type="auto"/>
        <w:tblInd w:w="-34" w:type="dxa"/>
        <w:tblLayout w:type="fixed"/>
        <w:tblLook w:val="0000" w:firstRow="0" w:lastRow="0" w:firstColumn="0" w:lastColumn="0" w:noHBand="0" w:noVBand="0"/>
      </w:tblPr>
      <w:tblGrid>
        <w:gridCol w:w="4503"/>
        <w:gridCol w:w="4361"/>
      </w:tblGrid>
      <w:tr w:rsidR="00C26BAD" w:rsidRPr="000D3A59" w14:paraId="59FB3304" w14:textId="77777777">
        <w:trPr>
          <w:cantSplit/>
        </w:trPr>
        <w:tc>
          <w:tcPr>
            <w:tcW w:w="4503" w:type="dxa"/>
          </w:tcPr>
          <w:p w14:paraId="61004E0E" w14:textId="77777777" w:rsidR="00C26BAD" w:rsidRPr="000D3A59" w:rsidRDefault="00C26BAD">
            <w:pPr>
              <w:rPr>
                <w:rFonts w:asciiTheme="minorHAnsi" w:hAnsiTheme="minorHAnsi" w:cs="Arial"/>
                <w:bCs/>
                <w:sz w:val="22"/>
              </w:rPr>
            </w:pPr>
            <w:r w:rsidRPr="000D3A59">
              <w:rPr>
                <w:rFonts w:asciiTheme="minorHAnsi" w:hAnsiTheme="minorHAnsi" w:cs="Arial"/>
                <w:bCs/>
                <w:sz w:val="22"/>
              </w:rPr>
              <w:t>Kraj in datum:</w:t>
            </w:r>
          </w:p>
        </w:tc>
        <w:tc>
          <w:tcPr>
            <w:tcW w:w="4361" w:type="dxa"/>
          </w:tcPr>
          <w:p w14:paraId="63BF46D3" w14:textId="785F7816" w:rsidR="00C26BAD" w:rsidRPr="000D3A59" w:rsidRDefault="00032F94">
            <w:pPr>
              <w:rPr>
                <w:rFonts w:asciiTheme="minorHAnsi" w:hAnsiTheme="minorHAnsi" w:cs="Arial"/>
                <w:bCs/>
                <w:sz w:val="22"/>
              </w:rPr>
            </w:pPr>
            <w:r>
              <w:rPr>
                <w:rFonts w:asciiTheme="minorHAnsi" w:hAnsiTheme="minorHAnsi" w:cs="Arial"/>
                <w:bCs/>
                <w:sz w:val="22"/>
              </w:rPr>
              <w:t>Kandidat</w:t>
            </w:r>
            <w:r w:rsidR="00C26BAD" w:rsidRPr="000D3A59">
              <w:rPr>
                <w:rFonts w:asciiTheme="minorHAnsi" w:hAnsiTheme="minorHAnsi" w:cs="Arial"/>
                <w:bCs/>
                <w:sz w:val="22"/>
              </w:rPr>
              <w:t>:</w:t>
            </w:r>
          </w:p>
          <w:p w14:paraId="3C0D0164" w14:textId="77777777" w:rsidR="00C26BAD" w:rsidRPr="000D3A59" w:rsidRDefault="00C26BAD">
            <w:pPr>
              <w:rPr>
                <w:rFonts w:asciiTheme="minorHAnsi" w:hAnsiTheme="minorHAnsi" w:cs="Arial"/>
                <w:bCs/>
                <w:sz w:val="22"/>
              </w:rPr>
            </w:pPr>
          </w:p>
        </w:tc>
      </w:tr>
      <w:tr w:rsidR="00C26BAD" w:rsidRPr="000D3A59" w14:paraId="01E7330A" w14:textId="77777777">
        <w:trPr>
          <w:cantSplit/>
        </w:trPr>
        <w:tc>
          <w:tcPr>
            <w:tcW w:w="4503" w:type="dxa"/>
          </w:tcPr>
          <w:p w14:paraId="14E10A8E" w14:textId="77777777" w:rsidR="00C26BAD" w:rsidRPr="000D3A59" w:rsidRDefault="00C26BAD">
            <w:pPr>
              <w:rPr>
                <w:rFonts w:asciiTheme="minorHAnsi" w:hAnsiTheme="minorHAnsi" w:cs="Arial"/>
                <w:bCs/>
                <w:sz w:val="22"/>
              </w:rPr>
            </w:pPr>
          </w:p>
        </w:tc>
        <w:tc>
          <w:tcPr>
            <w:tcW w:w="4361" w:type="dxa"/>
          </w:tcPr>
          <w:p w14:paraId="185EA4DB" w14:textId="77777777" w:rsidR="00C26BAD" w:rsidRPr="000D3A59" w:rsidRDefault="00C26BAD">
            <w:pPr>
              <w:rPr>
                <w:rFonts w:asciiTheme="minorHAnsi" w:hAnsiTheme="minorHAnsi" w:cs="Arial"/>
                <w:bCs/>
                <w:sz w:val="22"/>
              </w:rPr>
            </w:pPr>
            <w:r>
              <w:rPr>
                <w:rFonts w:asciiTheme="minorHAnsi" w:hAnsiTheme="minorHAnsi" w:cs="Arial"/>
                <w:bCs/>
                <w:sz w:val="22"/>
              </w:rPr>
              <w:t>P</w:t>
            </w:r>
            <w:r w:rsidRPr="000D3A59">
              <w:rPr>
                <w:rFonts w:asciiTheme="minorHAnsi" w:hAnsiTheme="minorHAnsi" w:cs="Arial"/>
                <w:bCs/>
                <w:sz w:val="22"/>
              </w:rPr>
              <w:t>odpis:</w:t>
            </w:r>
          </w:p>
        </w:tc>
      </w:tr>
    </w:tbl>
    <w:p w14:paraId="1D9DB311" w14:textId="77777777" w:rsidR="00C26BAD" w:rsidRDefault="00C26BAD" w:rsidP="00C26BAD">
      <w:pPr>
        <w:rPr>
          <w:rFonts w:asciiTheme="minorHAnsi" w:hAnsiTheme="minorHAnsi" w:cstheme="minorHAnsi"/>
          <w:b/>
          <w:sz w:val="22"/>
        </w:rPr>
      </w:pPr>
    </w:p>
    <w:p w14:paraId="45EB6201" w14:textId="77777777" w:rsidR="00C26BAD" w:rsidRDefault="00C26BAD" w:rsidP="00C26BAD">
      <w:pPr>
        <w:jc w:val="right"/>
        <w:rPr>
          <w:rFonts w:asciiTheme="minorHAnsi" w:hAnsiTheme="minorHAnsi" w:cstheme="minorHAnsi"/>
          <w:b/>
          <w:sz w:val="22"/>
        </w:rPr>
      </w:pPr>
    </w:p>
    <w:p w14:paraId="721B8E23" w14:textId="77777777" w:rsidR="00C26BAD" w:rsidRDefault="00C26BAD" w:rsidP="00C26BAD">
      <w:pPr>
        <w:jc w:val="right"/>
        <w:rPr>
          <w:rFonts w:asciiTheme="minorHAnsi" w:hAnsiTheme="minorHAnsi" w:cstheme="minorHAnsi"/>
          <w:b/>
          <w:sz w:val="22"/>
        </w:rPr>
      </w:pPr>
    </w:p>
    <w:p w14:paraId="2628C363" w14:textId="77777777" w:rsidR="00C26BAD" w:rsidRDefault="00C26BAD" w:rsidP="00C26BAD">
      <w:pPr>
        <w:jc w:val="right"/>
        <w:rPr>
          <w:rFonts w:asciiTheme="minorHAnsi" w:hAnsiTheme="minorHAnsi" w:cstheme="minorHAnsi"/>
          <w:b/>
          <w:sz w:val="22"/>
        </w:rPr>
      </w:pPr>
    </w:p>
    <w:p w14:paraId="04DC6B62" w14:textId="77777777" w:rsidR="00C26BAD" w:rsidRDefault="00C26BAD" w:rsidP="00C26BAD">
      <w:pPr>
        <w:jc w:val="right"/>
        <w:rPr>
          <w:rFonts w:asciiTheme="minorHAnsi" w:hAnsiTheme="minorHAnsi" w:cstheme="minorHAnsi"/>
          <w:b/>
          <w:sz w:val="22"/>
        </w:rPr>
      </w:pPr>
    </w:p>
    <w:p w14:paraId="17104DD8" w14:textId="77777777" w:rsidR="00C26BAD" w:rsidRDefault="00C26BAD" w:rsidP="00C26BAD">
      <w:pPr>
        <w:jc w:val="right"/>
        <w:rPr>
          <w:rFonts w:asciiTheme="minorHAnsi" w:hAnsiTheme="minorHAnsi" w:cstheme="minorHAnsi"/>
          <w:b/>
          <w:sz w:val="22"/>
        </w:rPr>
      </w:pPr>
    </w:p>
    <w:p w14:paraId="678716A2" w14:textId="77777777" w:rsidR="00C26BAD" w:rsidRDefault="00C26BAD" w:rsidP="00C26BAD">
      <w:pPr>
        <w:jc w:val="right"/>
        <w:rPr>
          <w:rFonts w:asciiTheme="minorHAnsi" w:hAnsiTheme="minorHAnsi" w:cstheme="minorHAnsi"/>
          <w:b/>
          <w:sz w:val="22"/>
        </w:rPr>
      </w:pPr>
    </w:p>
    <w:p w14:paraId="447C2369" w14:textId="77777777" w:rsidR="00C26BAD" w:rsidRDefault="00C26BAD" w:rsidP="00C26BAD">
      <w:pPr>
        <w:jc w:val="right"/>
        <w:rPr>
          <w:rFonts w:asciiTheme="minorHAnsi" w:hAnsiTheme="minorHAnsi" w:cstheme="minorHAnsi"/>
          <w:b/>
          <w:sz w:val="22"/>
        </w:rPr>
      </w:pPr>
    </w:p>
    <w:p w14:paraId="696755D3" w14:textId="77777777" w:rsidR="00C26BAD" w:rsidRDefault="00C26BAD" w:rsidP="00C26BAD">
      <w:pPr>
        <w:jc w:val="right"/>
        <w:rPr>
          <w:rFonts w:asciiTheme="minorHAnsi" w:hAnsiTheme="minorHAnsi" w:cstheme="minorHAnsi"/>
          <w:b/>
          <w:sz w:val="22"/>
        </w:rPr>
      </w:pPr>
    </w:p>
    <w:p w14:paraId="3C5461F5" w14:textId="77777777" w:rsidR="00C26BAD" w:rsidRDefault="00C26BAD" w:rsidP="00C26BAD">
      <w:pPr>
        <w:jc w:val="right"/>
        <w:rPr>
          <w:rFonts w:asciiTheme="minorHAnsi" w:hAnsiTheme="minorHAnsi" w:cstheme="minorHAnsi"/>
          <w:b/>
          <w:sz w:val="22"/>
        </w:rPr>
      </w:pPr>
    </w:p>
    <w:p w14:paraId="7552B3AC" w14:textId="77777777" w:rsidR="00C26BAD" w:rsidRPr="00FF02DE" w:rsidRDefault="00C26BAD" w:rsidP="00E25A07">
      <w:pPr>
        <w:pStyle w:val="EGNavaden"/>
        <w:rPr>
          <w:b/>
          <w:sz w:val="22"/>
        </w:rPr>
      </w:pPr>
    </w:p>
    <w:p w14:paraId="00C3B364" w14:textId="77777777" w:rsidR="00C26BAD" w:rsidRPr="00FF02DE" w:rsidRDefault="00C26BAD" w:rsidP="00C26BAD">
      <w:pPr>
        <w:pStyle w:val="EGNavaden"/>
        <w:jc w:val="center"/>
        <w:rPr>
          <w:b/>
          <w:sz w:val="22"/>
        </w:rPr>
      </w:pPr>
    </w:p>
    <w:p w14:paraId="529FDE2D" w14:textId="77777777" w:rsidR="0055090E" w:rsidRPr="00427C3D" w:rsidRDefault="0055090E" w:rsidP="0055090E">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Pr="00427C3D">
        <w:rPr>
          <w:rFonts w:asciiTheme="minorHAnsi" w:hAnsiTheme="minorHAnsi" w:cstheme="minorHAnsi"/>
          <w:color w:val="000000"/>
          <w:sz w:val="22"/>
          <w:lang w:eastAsia="sl-SI"/>
        </w:rPr>
        <w:t xml:space="preserve">predloži obrazec v 1. fazi v zahtevan informacijski sistem </w:t>
      </w:r>
    </w:p>
    <w:p w14:paraId="5A1B56C3" w14:textId="77777777" w:rsidR="0055090E" w:rsidRPr="00F22342" w:rsidRDefault="0055090E">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65DC5EB0" w14:textId="6E46F7C9" w:rsidR="0055090E" w:rsidRPr="00427C3D" w:rsidRDefault="0055090E" w:rsidP="0055090E">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w:t>
      </w:r>
      <w:r>
        <w:rPr>
          <w:rFonts w:asciiTheme="minorHAnsi" w:hAnsiTheme="minorHAnsi" w:cstheme="minorHAnsi"/>
          <w:b/>
          <w:bCs/>
          <w:color w:val="000000"/>
          <w:sz w:val="22"/>
          <w:lang w:eastAsia="sl-SI"/>
        </w:rPr>
        <w:t xml:space="preserve"> 12</w:t>
      </w:r>
    </w:p>
    <w:p w14:paraId="52297CB3" w14:textId="77777777" w:rsidR="0055090E" w:rsidRPr="0082364F" w:rsidRDefault="0055090E">
      <w:pPr>
        <w:pStyle w:val="Odstavekseznama"/>
        <w:numPr>
          <w:ilvl w:val="0"/>
          <w:numId w:val="31"/>
        </w:numPr>
        <w:spacing w:after="200" w:line="276" w:lineRule="auto"/>
        <w:jc w:val="left"/>
        <w:rPr>
          <w:rFonts w:asciiTheme="minorHAnsi" w:hAnsiTheme="minorHAnsi" w:cstheme="minorHAnsi"/>
          <w:b/>
        </w:rPr>
      </w:pPr>
    </w:p>
    <w:p w14:paraId="1CA1B50C" w14:textId="77777777" w:rsidR="0055090E" w:rsidRPr="0082364F" w:rsidRDefault="0055090E">
      <w:pPr>
        <w:pStyle w:val="Odstavekseznama"/>
        <w:numPr>
          <w:ilvl w:val="0"/>
          <w:numId w:val="31"/>
        </w:numPr>
        <w:spacing w:after="200" w:line="276" w:lineRule="auto"/>
        <w:jc w:val="left"/>
        <w:rPr>
          <w:rFonts w:asciiTheme="minorHAnsi" w:hAnsiTheme="minorHAnsi" w:cstheme="minorHAnsi"/>
          <w:b/>
        </w:rPr>
      </w:pPr>
    </w:p>
    <w:p w14:paraId="02AB54EC" w14:textId="77777777" w:rsidR="0055090E" w:rsidRPr="0082364F" w:rsidRDefault="0055090E">
      <w:pPr>
        <w:pStyle w:val="Odstavekseznama"/>
        <w:numPr>
          <w:ilvl w:val="0"/>
          <w:numId w:val="31"/>
        </w:numPr>
        <w:spacing w:after="200" w:line="276" w:lineRule="auto"/>
        <w:jc w:val="center"/>
        <w:rPr>
          <w:rFonts w:asciiTheme="minorHAnsi" w:hAnsiTheme="minorHAnsi" w:cstheme="minorHAnsi"/>
          <w:b/>
        </w:rPr>
      </w:pPr>
    </w:p>
    <w:p w14:paraId="01E580C2" w14:textId="77777777" w:rsidR="0055090E" w:rsidRPr="00C26BAD" w:rsidRDefault="0055090E">
      <w:pPr>
        <w:pStyle w:val="Odstavekseznama"/>
        <w:numPr>
          <w:ilvl w:val="0"/>
          <w:numId w:val="31"/>
        </w:numPr>
        <w:spacing w:after="200" w:line="276" w:lineRule="auto"/>
        <w:jc w:val="center"/>
        <w:rPr>
          <w:rFonts w:asciiTheme="minorHAnsi" w:hAnsiTheme="minorHAnsi" w:cstheme="minorHAnsi"/>
          <w:b/>
          <w:sz w:val="22"/>
        </w:rPr>
      </w:pPr>
      <w:r>
        <w:rPr>
          <w:rFonts w:asciiTheme="minorHAnsi" w:hAnsiTheme="minorHAnsi" w:cstheme="minorHAnsi"/>
          <w:b/>
          <w:sz w:val="22"/>
        </w:rPr>
        <w:t>Akt o skupnem nastopanju</w:t>
      </w:r>
    </w:p>
    <w:p w14:paraId="5C894D99" w14:textId="77777777" w:rsidR="0055090E" w:rsidRPr="00C26BAD" w:rsidRDefault="0055090E">
      <w:pPr>
        <w:pStyle w:val="Odstavekseznama"/>
        <w:numPr>
          <w:ilvl w:val="0"/>
          <w:numId w:val="31"/>
        </w:numPr>
        <w:spacing w:after="200" w:line="276" w:lineRule="auto"/>
        <w:jc w:val="left"/>
        <w:rPr>
          <w:rFonts w:asciiTheme="minorHAnsi" w:hAnsiTheme="minorHAnsi" w:cstheme="minorHAnsi"/>
          <w:b/>
          <w:sz w:val="22"/>
        </w:rPr>
      </w:pPr>
    </w:p>
    <w:p w14:paraId="1A72BD1F" w14:textId="77777777" w:rsidR="0055090E" w:rsidRPr="0082364F" w:rsidRDefault="0055090E">
      <w:pPr>
        <w:pStyle w:val="Odstavekseznama"/>
        <w:numPr>
          <w:ilvl w:val="0"/>
          <w:numId w:val="31"/>
        </w:numPr>
        <w:autoSpaceDE w:val="0"/>
        <w:autoSpaceDN w:val="0"/>
        <w:adjustRightInd w:val="0"/>
        <w:spacing w:after="200" w:line="276" w:lineRule="auto"/>
        <w:jc w:val="center"/>
        <w:rPr>
          <w:rFonts w:asciiTheme="minorHAnsi" w:hAnsiTheme="minorHAnsi" w:cstheme="minorHAnsi"/>
        </w:rPr>
      </w:pPr>
      <w:r w:rsidRPr="00C26BAD">
        <w:rPr>
          <w:rFonts w:asciiTheme="minorHAnsi" w:hAnsiTheme="minorHAnsi" w:cstheme="minorHAnsi"/>
          <w:b/>
          <w:sz w:val="22"/>
        </w:rPr>
        <w:t xml:space="preserve">(v skladu s točko </w:t>
      </w:r>
      <w:r>
        <w:rPr>
          <w:rFonts w:asciiTheme="minorHAnsi" w:hAnsiTheme="minorHAnsi" w:cstheme="minorHAnsi"/>
          <w:b/>
          <w:sz w:val="22"/>
        </w:rPr>
        <w:t>11.3.1</w:t>
      </w:r>
      <w:r w:rsidRPr="00C26BAD">
        <w:rPr>
          <w:rFonts w:asciiTheme="minorHAnsi" w:hAnsiTheme="minorHAnsi" w:cstheme="minorHAnsi"/>
          <w:b/>
          <w:sz w:val="22"/>
        </w:rPr>
        <w:t>)</w:t>
      </w:r>
    </w:p>
    <w:p w14:paraId="3ECE1897" w14:textId="77777777" w:rsidR="0055090E" w:rsidRDefault="0055090E" w:rsidP="0055090E">
      <w:pPr>
        <w:rPr>
          <w:rFonts w:ascii="Segoe UI" w:hAnsi="Segoe UI" w:cs="Segoe UI"/>
          <w:sz w:val="22"/>
          <w:lang w:eastAsia="sl-SI"/>
        </w:rPr>
      </w:pPr>
    </w:p>
    <w:p w14:paraId="039239E4" w14:textId="77777777" w:rsidR="0055090E" w:rsidRDefault="0055090E" w:rsidP="0055090E">
      <w:pPr>
        <w:rPr>
          <w:rFonts w:ascii="Segoe UI" w:hAnsi="Segoe UI" w:cs="Segoe UI"/>
          <w:sz w:val="22"/>
          <w:lang w:eastAsia="sl-SI"/>
        </w:rPr>
      </w:pPr>
    </w:p>
    <w:p w14:paraId="1BC39BEC" w14:textId="77777777" w:rsidR="0055090E" w:rsidRDefault="0055090E" w:rsidP="0055090E">
      <w:pPr>
        <w:rPr>
          <w:rFonts w:ascii="Segoe UI" w:hAnsi="Segoe UI" w:cs="Segoe UI"/>
          <w:sz w:val="22"/>
          <w:lang w:eastAsia="sl-SI"/>
        </w:rPr>
      </w:pPr>
    </w:p>
    <w:p w14:paraId="3A417A23" w14:textId="77777777" w:rsidR="0055090E" w:rsidRDefault="0055090E" w:rsidP="0055090E">
      <w:pPr>
        <w:rPr>
          <w:rFonts w:ascii="Segoe UI" w:hAnsi="Segoe UI" w:cs="Segoe UI"/>
          <w:sz w:val="22"/>
          <w:lang w:eastAsia="sl-SI"/>
        </w:rPr>
      </w:pPr>
    </w:p>
    <w:p w14:paraId="2D65EEE9"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6C60176"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5E3902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5AAB62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5F6AC71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25F9645"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69070A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C9A02C2"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B0BA8CA"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1011670"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B8D9248"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1EB5D8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9B67902"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1A5D5A8"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2D8D65B"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C1E761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BFCA7BD"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7C411B2"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849B95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493EE4D"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F4E77F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E8D8188"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71173C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A55D54B"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A30B49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357E39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5B8AD2BB"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81A609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F3B01AA"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EA615E9"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5579E5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118084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35B05A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0D854B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8178CD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3DCE2B5"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5E6728C1" w14:textId="56369C50" w:rsidR="0028786F" w:rsidRPr="00427C3D" w:rsidRDefault="0028786F" w:rsidP="0028786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00323ED6">
        <w:rPr>
          <w:rFonts w:asciiTheme="minorHAnsi" w:hAnsiTheme="minorHAnsi" w:cstheme="minorHAnsi"/>
          <w:color w:val="000000"/>
          <w:sz w:val="22"/>
          <w:lang w:eastAsia="sl-SI"/>
        </w:rPr>
        <w:t>, ki nastopa s podizvajalcem,</w:t>
      </w:r>
      <w:r>
        <w:rPr>
          <w:rFonts w:asciiTheme="minorHAnsi" w:hAnsiTheme="minorHAnsi" w:cstheme="minorHAnsi"/>
          <w:color w:val="000000"/>
          <w:sz w:val="22"/>
          <w:lang w:eastAsia="sl-SI"/>
        </w:rPr>
        <w:t xml:space="preserve"> </w:t>
      </w:r>
      <w:r w:rsidRPr="00427C3D">
        <w:rPr>
          <w:rFonts w:asciiTheme="minorHAnsi" w:hAnsiTheme="minorHAnsi" w:cstheme="minorHAnsi"/>
          <w:color w:val="000000"/>
          <w:sz w:val="22"/>
          <w:lang w:eastAsia="sl-SI"/>
        </w:rPr>
        <w:t xml:space="preserve">predloži obrazec v 1. fazi v zahtevan informacijski sistem </w:t>
      </w:r>
    </w:p>
    <w:p w14:paraId="36935AFE" w14:textId="77777777" w:rsidR="0028786F" w:rsidRPr="00F22342" w:rsidRDefault="0028786F">
      <w:pPr>
        <w:pStyle w:val="Odstavekseznama"/>
        <w:numPr>
          <w:ilvl w:val="0"/>
          <w:numId w:val="31"/>
        </w:numPr>
        <w:autoSpaceDE w:val="0"/>
        <w:autoSpaceDN w:val="0"/>
        <w:adjustRightInd w:val="0"/>
        <w:spacing w:line="240" w:lineRule="auto"/>
        <w:rPr>
          <w:rFonts w:asciiTheme="minorHAnsi" w:hAnsiTheme="minorHAnsi" w:cstheme="minorHAnsi"/>
          <w:b/>
          <w:bCs/>
          <w:color w:val="000000"/>
          <w:sz w:val="22"/>
          <w:lang w:eastAsia="sl-SI"/>
        </w:rPr>
      </w:pPr>
    </w:p>
    <w:p w14:paraId="4E1684CF" w14:textId="1FC9385C" w:rsidR="0028786F" w:rsidRPr="00427C3D" w:rsidRDefault="0028786F" w:rsidP="0028786F">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w:t>
      </w:r>
      <w:r>
        <w:rPr>
          <w:rFonts w:asciiTheme="minorHAnsi" w:hAnsiTheme="minorHAnsi" w:cstheme="minorHAnsi"/>
          <w:b/>
          <w:bCs/>
          <w:color w:val="000000"/>
          <w:sz w:val="22"/>
          <w:lang w:eastAsia="sl-SI"/>
        </w:rPr>
        <w:t xml:space="preserve"> 1</w:t>
      </w:r>
      <w:r w:rsidR="0055090E">
        <w:rPr>
          <w:rFonts w:asciiTheme="minorHAnsi" w:hAnsiTheme="minorHAnsi" w:cstheme="minorHAnsi"/>
          <w:b/>
          <w:bCs/>
          <w:color w:val="000000"/>
          <w:sz w:val="22"/>
          <w:lang w:eastAsia="sl-SI"/>
        </w:rPr>
        <w:t>3</w:t>
      </w:r>
      <w:r w:rsidR="000631C2">
        <w:rPr>
          <w:rStyle w:val="Sprotnaopomba-sklic"/>
          <w:rFonts w:cstheme="minorHAnsi"/>
          <w:b/>
          <w:bCs/>
          <w:color w:val="000000"/>
          <w:lang w:eastAsia="sl-SI"/>
        </w:rPr>
        <w:footnoteReference w:id="10"/>
      </w:r>
    </w:p>
    <w:p w14:paraId="6720B188" w14:textId="77777777" w:rsidR="00ED36EE" w:rsidRPr="003126ED" w:rsidRDefault="00ED36EE" w:rsidP="00ED36EE">
      <w:pPr>
        <w:rPr>
          <w:rFonts w:asciiTheme="minorHAnsi" w:hAnsiTheme="minorHAnsi" w:cs="Arial"/>
          <w:b/>
          <w:sz w:val="21"/>
          <w:szCs w:val="21"/>
        </w:rPr>
      </w:pPr>
    </w:p>
    <w:p w14:paraId="6C4793B5" w14:textId="13BB6574" w:rsidR="00ED36EE" w:rsidRPr="00C9705E" w:rsidRDefault="00ED36EE" w:rsidP="00ED36EE">
      <w:pPr>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t xml:space="preserve"> </w:t>
      </w:r>
      <w:r>
        <w:rPr>
          <w:rFonts w:ascii="Calibri" w:hAnsi="Calibri" w:cs="Arial"/>
          <w:b/>
          <w:sz w:val="21"/>
          <w:szCs w:val="21"/>
        </w:rPr>
        <w:tab/>
      </w:r>
      <w:r w:rsidRPr="00C9705E">
        <w:rPr>
          <w:rFonts w:ascii="Calibri" w:hAnsi="Calibri" w:cs="Arial"/>
          <w:b/>
          <w:sz w:val="21"/>
          <w:szCs w:val="21"/>
        </w:rPr>
        <w:t xml:space="preserve">1. podizvajalec ob oddaji </w:t>
      </w:r>
      <w:r w:rsidR="00066550">
        <w:rPr>
          <w:rFonts w:ascii="Calibri" w:hAnsi="Calibri" w:cs="Arial"/>
          <w:b/>
          <w:sz w:val="21"/>
          <w:szCs w:val="21"/>
        </w:rPr>
        <w:t>prijave</w:t>
      </w:r>
      <w:r w:rsidRPr="00C9705E">
        <w:rPr>
          <w:rFonts w:ascii="Calibri" w:hAnsi="Calibri" w:cs="Arial"/>
          <w:b/>
          <w:sz w:val="21"/>
          <w:szCs w:val="21"/>
        </w:rPr>
        <w:tab/>
      </w:r>
    </w:p>
    <w:p w14:paraId="10FA76C6" w14:textId="77777777" w:rsidR="00ED36EE" w:rsidRPr="00C9705E" w:rsidRDefault="00ED36EE" w:rsidP="00ED36EE">
      <w:pPr>
        <w:ind w:left="1416" w:firstLine="708"/>
        <w:rPr>
          <w:rFonts w:ascii="Calibri" w:hAnsi="Calibri" w:cs="Arial"/>
          <w:b/>
          <w:sz w:val="21"/>
          <w:szCs w:val="21"/>
        </w:rPr>
      </w:pPr>
      <w:r w:rsidRPr="00C9705E">
        <w:rPr>
          <w:rFonts w:ascii="Calibri" w:hAnsi="Calibri" w:cs="Arial"/>
          <w:b/>
          <w:sz w:val="21"/>
          <w:szCs w:val="21"/>
        </w:rPr>
        <w:t>2. zamenjava podizvajalec (v času izvajanja pogodbe)</w:t>
      </w:r>
    </w:p>
    <w:p w14:paraId="73AB52AF" w14:textId="77777777" w:rsidR="00ED36EE" w:rsidRPr="00C9705E" w:rsidRDefault="00ED36EE" w:rsidP="00ED36EE">
      <w:pPr>
        <w:ind w:left="1416" w:firstLine="708"/>
        <w:rPr>
          <w:rFonts w:ascii="Calibri" w:hAnsi="Calibri" w:cs="Arial"/>
          <w:b/>
          <w:sz w:val="21"/>
          <w:szCs w:val="21"/>
        </w:rPr>
      </w:pPr>
      <w:r w:rsidRPr="00C9705E">
        <w:rPr>
          <w:rFonts w:ascii="Calibri" w:hAnsi="Calibri" w:cs="Arial"/>
          <w:b/>
          <w:sz w:val="21"/>
          <w:szCs w:val="21"/>
        </w:rPr>
        <w:t>3. nov podizvajalec (v času izvajanja pogodbe)</w:t>
      </w:r>
    </w:p>
    <w:p w14:paraId="0E8FEBBA" w14:textId="77777777" w:rsidR="00ED36EE" w:rsidRPr="00650427" w:rsidRDefault="00ED36EE" w:rsidP="00ED36EE">
      <w:pPr>
        <w:ind w:left="2124"/>
        <w:rPr>
          <w:rFonts w:ascii="Calibri" w:hAnsi="Calibri" w:cs="Arial"/>
          <w:i/>
          <w:sz w:val="18"/>
          <w:szCs w:val="21"/>
        </w:rPr>
      </w:pPr>
      <w:r w:rsidRPr="00650427">
        <w:rPr>
          <w:rFonts w:ascii="Calibri" w:hAnsi="Calibri" w:cs="Arial"/>
          <w:i/>
          <w:sz w:val="18"/>
          <w:szCs w:val="21"/>
        </w:rPr>
        <w:t>(ustrezno obkroži)</w:t>
      </w:r>
    </w:p>
    <w:tbl>
      <w:tblPr>
        <w:tblW w:w="0" w:type="auto"/>
        <w:tblInd w:w="2" w:type="dxa"/>
        <w:tblLayout w:type="fixed"/>
        <w:tblLook w:val="04A0" w:firstRow="1" w:lastRow="0" w:firstColumn="1" w:lastColumn="0" w:noHBand="0" w:noVBand="1"/>
      </w:tblPr>
      <w:tblGrid>
        <w:gridCol w:w="3367"/>
        <w:gridCol w:w="5813"/>
      </w:tblGrid>
      <w:tr w:rsidR="00ED36EE" w:rsidRPr="00C9705E" w14:paraId="30B7081F" w14:textId="77777777">
        <w:tc>
          <w:tcPr>
            <w:tcW w:w="3367" w:type="dxa"/>
          </w:tcPr>
          <w:p w14:paraId="425304A1" w14:textId="77777777" w:rsidR="00ED36EE" w:rsidRPr="00C9705E" w:rsidRDefault="00ED36EE">
            <w:pPr>
              <w:rPr>
                <w:rFonts w:ascii="Calibri" w:hAnsi="Calibri" w:cs="Arial"/>
                <w:sz w:val="21"/>
                <w:szCs w:val="21"/>
              </w:rPr>
            </w:pPr>
          </w:p>
          <w:p w14:paraId="05E567F6" w14:textId="77777777" w:rsidR="00ED36EE" w:rsidRPr="00C9705E" w:rsidRDefault="00ED36EE">
            <w:pPr>
              <w:rPr>
                <w:rFonts w:ascii="Calibri" w:hAnsi="Calibri" w:cs="Arial"/>
                <w:sz w:val="21"/>
                <w:szCs w:val="21"/>
              </w:rPr>
            </w:pPr>
            <w:r w:rsidRPr="00C9705E">
              <w:rPr>
                <w:rFonts w:ascii="Calibri" w:hAnsi="Calibri" w:cs="Arial"/>
                <w:sz w:val="21"/>
                <w:szCs w:val="21"/>
              </w:rPr>
              <w:t>Naziv podizvajalca:</w:t>
            </w:r>
          </w:p>
        </w:tc>
        <w:tc>
          <w:tcPr>
            <w:tcW w:w="5813" w:type="dxa"/>
          </w:tcPr>
          <w:p w14:paraId="4CD2092E" w14:textId="77777777" w:rsidR="00ED36EE" w:rsidRPr="00C9705E" w:rsidRDefault="00ED36EE">
            <w:pPr>
              <w:rPr>
                <w:rFonts w:ascii="Calibri" w:hAnsi="Calibri" w:cs="Arial"/>
                <w:sz w:val="21"/>
                <w:szCs w:val="21"/>
              </w:rPr>
            </w:pPr>
          </w:p>
        </w:tc>
      </w:tr>
      <w:tr w:rsidR="00ED36EE" w:rsidRPr="00C9705E" w14:paraId="0CA50111" w14:textId="77777777">
        <w:tc>
          <w:tcPr>
            <w:tcW w:w="3367" w:type="dxa"/>
          </w:tcPr>
          <w:p w14:paraId="78BF6201" w14:textId="77777777" w:rsidR="00ED36EE" w:rsidRPr="00C9705E" w:rsidRDefault="00ED36EE">
            <w:pPr>
              <w:rPr>
                <w:rFonts w:ascii="Calibri" w:hAnsi="Calibri" w:cs="Arial"/>
                <w:sz w:val="21"/>
                <w:szCs w:val="21"/>
              </w:rPr>
            </w:pPr>
          </w:p>
          <w:p w14:paraId="611FAAE9" w14:textId="77777777" w:rsidR="00ED36EE" w:rsidRPr="00C9705E" w:rsidRDefault="00ED36E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16EC91E0" w14:textId="77777777" w:rsidR="00ED36EE" w:rsidRPr="00C9705E" w:rsidRDefault="00ED36EE">
            <w:pPr>
              <w:rPr>
                <w:rFonts w:ascii="Calibri" w:hAnsi="Calibri" w:cs="Arial"/>
                <w:sz w:val="21"/>
                <w:szCs w:val="21"/>
              </w:rPr>
            </w:pPr>
          </w:p>
        </w:tc>
      </w:tr>
      <w:tr w:rsidR="00ED36EE" w:rsidRPr="00C9705E" w14:paraId="2A173F95" w14:textId="77777777">
        <w:tc>
          <w:tcPr>
            <w:tcW w:w="3367" w:type="dxa"/>
          </w:tcPr>
          <w:p w14:paraId="31268F9D" w14:textId="77777777" w:rsidR="00ED36EE" w:rsidRPr="00C9705E" w:rsidRDefault="00ED36EE">
            <w:pPr>
              <w:rPr>
                <w:rFonts w:ascii="Calibri" w:hAnsi="Calibri" w:cs="Arial"/>
                <w:sz w:val="21"/>
                <w:szCs w:val="21"/>
              </w:rPr>
            </w:pPr>
          </w:p>
          <w:p w14:paraId="2F605AD8" w14:textId="77777777" w:rsidR="00ED36EE" w:rsidRPr="00C9705E" w:rsidRDefault="00ED36E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1E89DE06" w14:textId="77777777" w:rsidR="00ED36EE" w:rsidRPr="00C9705E" w:rsidRDefault="00ED36EE">
            <w:pPr>
              <w:rPr>
                <w:rFonts w:ascii="Calibri" w:hAnsi="Calibri" w:cs="Arial"/>
                <w:sz w:val="21"/>
                <w:szCs w:val="21"/>
              </w:rPr>
            </w:pPr>
          </w:p>
        </w:tc>
      </w:tr>
      <w:tr w:rsidR="00ED36EE" w:rsidRPr="00C9705E" w14:paraId="5A4B077C" w14:textId="77777777">
        <w:tc>
          <w:tcPr>
            <w:tcW w:w="3367" w:type="dxa"/>
          </w:tcPr>
          <w:p w14:paraId="58EF01D5" w14:textId="77777777" w:rsidR="00ED36EE" w:rsidRPr="00C9705E" w:rsidRDefault="00ED36EE">
            <w:pPr>
              <w:rPr>
                <w:rFonts w:ascii="Calibri" w:hAnsi="Calibri" w:cs="Arial"/>
                <w:sz w:val="21"/>
                <w:szCs w:val="21"/>
              </w:rPr>
            </w:pPr>
          </w:p>
          <w:p w14:paraId="642625E3" w14:textId="77777777" w:rsidR="00ED36EE" w:rsidRPr="00C9705E" w:rsidRDefault="00ED36E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268869AE" w14:textId="77777777" w:rsidR="00ED36EE" w:rsidRPr="00C9705E" w:rsidRDefault="00ED36EE">
            <w:pPr>
              <w:rPr>
                <w:rFonts w:ascii="Calibri" w:hAnsi="Calibri" w:cs="Arial"/>
                <w:sz w:val="21"/>
                <w:szCs w:val="21"/>
              </w:rPr>
            </w:pPr>
          </w:p>
        </w:tc>
      </w:tr>
      <w:tr w:rsidR="00ED36EE" w:rsidRPr="00C9705E" w14:paraId="656AA748" w14:textId="77777777">
        <w:tc>
          <w:tcPr>
            <w:tcW w:w="3367" w:type="dxa"/>
            <w:hideMark/>
          </w:tcPr>
          <w:p w14:paraId="0B6B00A2" w14:textId="77777777" w:rsidR="00ED36EE" w:rsidRPr="00C9705E" w:rsidRDefault="00ED36E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2303FF80" w14:textId="77777777" w:rsidR="00ED36EE" w:rsidRPr="00C9705E" w:rsidRDefault="00ED36EE">
            <w:pPr>
              <w:tabs>
                <w:tab w:val="center" w:pos="4320"/>
                <w:tab w:val="right" w:pos="8640"/>
              </w:tabs>
              <w:rPr>
                <w:rFonts w:ascii="Calibri" w:hAnsi="Calibri" w:cs="Arial"/>
                <w:sz w:val="21"/>
                <w:szCs w:val="21"/>
              </w:rPr>
            </w:pPr>
          </w:p>
          <w:p w14:paraId="6B6D9143" w14:textId="77777777" w:rsidR="00ED36EE" w:rsidRPr="00C9705E" w:rsidRDefault="00ED36EE">
            <w:pPr>
              <w:tabs>
                <w:tab w:val="center" w:pos="4320"/>
                <w:tab w:val="right" w:pos="8640"/>
              </w:tabs>
              <w:rPr>
                <w:rFonts w:ascii="Calibri" w:hAnsi="Calibri" w:cs="Arial"/>
                <w:sz w:val="21"/>
                <w:szCs w:val="21"/>
              </w:rPr>
            </w:pPr>
          </w:p>
        </w:tc>
      </w:tr>
    </w:tbl>
    <w:p w14:paraId="47A05D62" w14:textId="77777777" w:rsidR="00ED36EE" w:rsidRPr="00C9705E" w:rsidRDefault="00ED36EE" w:rsidP="00ED36EE">
      <w:pPr>
        <w:rPr>
          <w:rFonts w:ascii="Calibri" w:hAnsi="Calibri" w:cs="Arial"/>
          <w:sz w:val="21"/>
          <w:szCs w:val="21"/>
        </w:rPr>
      </w:pPr>
    </w:p>
    <w:p w14:paraId="6E2B457A" w14:textId="6B0938EA" w:rsidR="00ED36EE" w:rsidRPr="00C9705E" w:rsidRDefault="00ED36EE" w:rsidP="00ED36EE">
      <w:pPr>
        <w:rPr>
          <w:rFonts w:ascii="Calibri" w:hAnsi="Calibri" w:cs="Arial"/>
          <w:sz w:val="21"/>
          <w:szCs w:val="21"/>
        </w:rPr>
      </w:pPr>
      <w:r w:rsidRPr="00C9705E">
        <w:rPr>
          <w:rFonts w:ascii="Calibri" w:hAnsi="Calibri" w:cs="Arial"/>
          <w:sz w:val="21"/>
          <w:szCs w:val="21"/>
        </w:rPr>
        <w:t>Pri izvedbi predmeta javnega naročila bomo izvajali naslednja dela</w:t>
      </w:r>
      <w:r w:rsidR="007356B3">
        <w:rPr>
          <w:rStyle w:val="Sprotnaopomba-sklic"/>
          <w:rFonts w:cs="Arial"/>
          <w:szCs w:val="21"/>
        </w:rPr>
        <w:footnoteReference w:id="11"/>
      </w:r>
      <w:r w:rsidRPr="00C9705E">
        <w:rPr>
          <w:rFonts w:ascii="Calibri" w:hAnsi="Calibri" w:cs="Arial"/>
          <w:sz w:val="21"/>
          <w:szCs w:val="21"/>
        </w:rPr>
        <w:t xml:space="preserve">: </w:t>
      </w:r>
    </w:p>
    <w:p w14:paraId="0D154119" w14:textId="77777777" w:rsidR="00ED36EE" w:rsidRPr="00C9705E" w:rsidRDefault="00ED36EE" w:rsidP="00ED36EE">
      <w:pPr>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036F2597" w14:textId="44477024" w:rsidR="00ED36EE" w:rsidRPr="00C9705E" w:rsidRDefault="00ED36EE" w:rsidP="00ED36EE">
      <w:pPr>
        <w:rPr>
          <w:rFonts w:ascii="Calibri" w:hAnsi="Calibri" w:cs="Arial"/>
          <w:bCs/>
          <w:i/>
          <w:iCs/>
          <w:sz w:val="21"/>
          <w:szCs w:val="21"/>
        </w:rPr>
      </w:pPr>
      <w:r w:rsidRPr="00C9705E">
        <w:rPr>
          <w:rFonts w:ascii="Calibri" w:hAnsi="Calibri" w:cs="Arial"/>
          <w:bCs/>
          <w:i/>
          <w:iCs/>
          <w:sz w:val="21"/>
          <w:szCs w:val="21"/>
        </w:rPr>
        <w:t>(navesti dela, ki jih bo izvajal podizvajalec</w:t>
      </w:r>
      <w:r w:rsidR="009C4EBD">
        <w:rPr>
          <w:rFonts w:ascii="Calibri" w:hAnsi="Calibri" w:cs="Arial"/>
          <w:bCs/>
          <w:i/>
          <w:iCs/>
          <w:sz w:val="21"/>
          <w:szCs w:val="21"/>
        </w:rPr>
        <w:t>, i</w:t>
      </w:r>
      <w:r w:rsidRPr="00FA63C7">
        <w:rPr>
          <w:rFonts w:ascii="Calibri" w:hAnsi="Calibri" w:cs="Arial"/>
          <w:bCs/>
          <w:i/>
          <w:iCs/>
          <w:sz w:val="21"/>
          <w:szCs w:val="21"/>
        </w:rPr>
        <w:t xml:space="preserve">n </w:t>
      </w:r>
      <w:r w:rsidR="009C4EBD">
        <w:rPr>
          <w:rFonts w:ascii="Calibri" w:hAnsi="Calibri" w:cs="Arial"/>
          <w:bCs/>
          <w:i/>
          <w:iCs/>
          <w:sz w:val="21"/>
          <w:szCs w:val="21"/>
        </w:rPr>
        <w:t>delež</w:t>
      </w:r>
      <w:r w:rsidRPr="00C9705E">
        <w:rPr>
          <w:rFonts w:ascii="Calibri" w:hAnsi="Calibri" w:cs="Arial"/>
          <w:bCs/>
          <w:i/>
          <w:iCs/>
          <w:sz w:val="21"/>
          <w:szCs w:val="21"/>
        </w:rPr>
        <w:t xml:space="preserve">) </w:t>
      </w:r>
    </w:p>
    <w:p w14:paraId="5A01CC99" w14:textId="77777777" w:rsidR="00ED36EE" w:rsidRPr="00C9705E" w:rsidRDefault="00ED36EE" w:rsidP="00ED36EE">
      <w:pPr>
        <w:rPr>
          <w:rFonts w:ascii="Calibri" w:hAnsi="Calibri" w:cs="Arial"/>
          <w:sz w:val="21"/>
          <w:szCs w:val="21"/>
        </w:rPr>
      </w:pPr>
    </w:p>
    <w:p w14:paraId="1212F302" w14:textId="77777777" w:rsidR="00ED36EE" w:rsidRPr="00C9705E" w:rsidRDefault="00ED36EE" w:rsidP="00ED36EE">
      <w:pPr>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7C015D01" w14:textId="77777777" w:rsidR="00ED36EE" w:rsidRPr="00C9705E" w:rsidRDefault="00ED36EE" w:rsidP="00ED36EE">
      <w:pPr>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5B59E1ED" w14:textId="77777777" w:rsidR="00ED36EE" w:rsidRPr="00B33AE4" w:rsidRDefault="00ED36EE" w:rsidP="00ED36EE">
      <w:pPr>
        <w:pStyle w:val="EGNavaden"/>
        <w:rPr>
          <w:rFonts w:cstheme="minorHAnsi"/>
          <w:sz w:val="22"/>
        </w:rPr>
      </w:pPr>
      <w:r w:rsidRPr="00B33AE4">
        <w:rPr>
          <w:rFonts w:cstheme="minorHAnsi"/>
          <w:sz w:val="22"/>
        </w:rPr>
        <w:t>Izjave podizvajalca:</w:t>
      </w:r>
    </w:p>
    <w:p w14:paraId="223D36F6" w14:textId="77777777" w:rsidR="00ED36EE" w:rsidRPr="00B33AE4" w:rsidRDefault="00ED36EE" w:rsidP="00ED36EE">
      <w:pPr>
        <w:pStyle w:val="EGNavaden"/>
        <w:rPr>
          <w:rFonts w:cstheme="minorHAnsi"/>
          <w:sz w:val="21"/>
          <w:szCs w:val="21"/>
        </w:rPr>
      </w:pPr>
      <w:r w:rsidRPr="00393831">
        <w:rPr>
          <w:rFonts w:cstheme="minorHAnsi"/>
          <w:sz w:val="21"/>
          <w:szCs w:val="21"/>
          <w:u w:val="single"/>
        </w:rPr>
        <w:t>Če je obkroženo DA</w:t>
      </w:r>
      <w:r w:rsidRPr="00B33AE4">
        <w:rPr>
          <w:rFonts w:cstheme="minorHAnsi"/>
          <w:sz w:val="21"/>
          <w:szCs w:val="21"/>
        </w:rPr>
        <w:t xml:space="preserve"> – Ker zahtevamo neposredno plačilo, soglašamo, da naročnik ELEKTRO GORENJSKA, </w:t>
      </w:r>
      <w:proofErr w:type="spellStart"/>
      <w:r w:rsidRPr="00B33AE4">
        <w:rPr>
          <w:rFonts w:cstheme="minorHAnsi"/>
          <w:sz w:val="21"/>
          <w:szCs w:val="21"/>
        </w:rPr>
        <w:t>d.d</w:t>
      </w:r>
      <w:proofErr w:type="spellEnd"/>
      <w:r w:rsidRPr="00B33AE4">
        <w:rPr>
          <w:rFonts w:cstheme="minorHAnsi"/>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21724A7E" w14:textId="77777777" w:rsidR="00ED36EE" w:rsidRPr="00B33AE4" w:rsidRDefault="00ED36EE" w:rsidP="00ED36EE">
      <w:pPr>
        <w:pStyle w:val="EGNavaden"/>
        <w:rPr>
          <w:rFonts w:cstheme="minorHAnsi"/>
          <w:sz w:val="21"/>
          <w:szCs w:val="21"/>
        </w:rPr>
      </w:pPr>
      <w:r w:rsidRPr="00393831">
        <w:rPr>
          <w:rFonts w:cstheme="minorHAnsi"/>
          <w:sz w:val="21"/>
          <w:szCs w:val="21"/>
          <w:u w:val="single"/>
        </w:rPr>
        <w:t>Če je obkroženo NE</w:t>
      </w:r>
      <w:r w:rsidRPr="00B33AE4">
        <w:rPr>
          <w:rFonts w:cstheme="minorHAns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8A0966C" w14:textId="77777777" w:rsidR="00ED36EE" w:rsidRPr="00C9705E" w:rsidRDefault="00ED36EE" w:rsidP="00ED36EE">
      <w:pPr>
        <w:rPr>
          <w:rFonts w:ascii="Calibri" w:hAnsi="Calibri" w:cs="Arial"/>
          <w:sz w:val="21"/>
          <w:szCs w:val="21"/>
        </w:rPr>
      </w:pPr>
      <w:r w:rsidRPr="00C9705E">
        <w:rPr>
          <w:rFonts w:ascii="Calibri" w:hAnsi="Calibri" w:cs="Arial"/>
          <w:sz w:val="21"/>
          <w:szCs w:val="21"/>
        </w:rPr>
        <w:t xml:space="preserve">Izjavljamo tudi: </w:t>
      </w:r>
    </w:p>
    <w:p w14:paraId="03B76E20" w14:textId="77777777" w:rsidR="00ED36EE" w:rsidRPr="00C9705E" w:rsidRDefault="00ED36EE">
      <w:pPr>
        <w:pStyle w:val="Brezrazmikov"/>
        <w:numPr>
          <w:ilvl w:val="0"/>
          <w:numId w:val="32"/>
        </w:numPr>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2F0880A4" w14:textId="77777777" w:rsidR="00ED36EE" w:rsidRPr="00C9705E" w:rsidRDefault="00ED36EE">
      <w:pPr>
        <w:pStyle w:val="Brezrazmikov"/>
        <w:numPr>
          <w:ilvl w:val="0"/>
          <w:numId w:val="32"/>
        </w:numPr>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743BE433" w14:textId="77777777" w:rsidR="00ED36EE" w:rsidRDefault="00ED36EE">
      <w:pPr>
        <w:pStyle w:val="Brezrazmikov"/>
        <w:numPr>
          <w:ilvl w:val="0"/>
          <w:numId w:val="32"/>
        </w:numPr>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38AE6373" w14:textId="77777777" w:rsidR="00ED36EE" w:rsidRPr="00C9705E" w:rsidRDefault="00ED36EE" w:rsidP="00ED36EE">
      <w:pPr>
        <w:pStyle w:val="Brezrazmikov"/>
        <w:ind w:left="360"/>
        <w:rPr>
          <w:rFonts w:asciiTheme="minorHAnsi" w:hAnsi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ED36EE" w:rsidRPr="001343B2" w14:paraId="717CD98C" w14:textId="77777777">
        <w:trPr>
          <w:cantSplit/>
        </w:trPr>
        <w:tc>
          <w:tcPr>
            <w:tcW w:w="4361" w:type="dxa"/>
          </w:tcPr>
          <w:p w14:paraId="0A5DCDA0" w14:textId="77777777" w:rsidR="00ED36EE" w:rsidRPr="00C9705E" w:rsidRDefault="00ED36EE">
            <w:pPr>
              <w:rPr>
                <w:rFonts w:ascii="Calibri" w:hAnsi="Calibri" w:cs="Arial"/>
                <w:sz w:val="21"/>
                <w:szCs w:val="21"/>
              </w:rPr>
            </w:pPr>
            <w:r w:rsidRPr="00C9705E">
              <w:rPr>
                <w:rFonts w:ascii="Calibri" w:hAnsi="Calibri" w:cs="Arial"/>
                <w:sz w:val="21"/>
                <w:szCs w:val="21"/>
              </w:rPr>
              <w:t>Kraj in datum:</w:t>
            </w:r>
          </w:p>
        </w:tc>
        <w:tc>
          <w:tcPr>
            <w:tcW w:w="4361" w:type="dxa"/>
          </w:tcPr>
          <w:p w14:paraId="3F157FC6" w14:textId="77777777" w:rsidR="00ED36EE" w:rsidRDefault="00ED36EE">
            <w:pPr>
              <w:rPr>
                <w:rFonts w:ascii="Calibri" w:hAnsi="Calibri" w:cs="Arial"/>
                <w:sz w:val="21"/>
                <w:szCs w:val="21"/>
              </w:rPr>
            </w:pPr>
            <w:r w:rsidRPr="00C9705E">
              <w:rPr>
                <w:rFonts w:ascii="Calibri" w:hAnsi="Calibri" w:cs="Arial"/>
                <w:sz w:val="21"/>
                <w:szCs w:val="21"/>
              </w:rPr>
              <w:t>Podizvajale</w:t>
            </w:r>
            <w:r>
              <w:rPr>
                <w:rFonts w:ascii="Calibri" w:hAnsi="Calibri" w:cs="Arial"/>
                <w:sz w:val="21"/>
                <w:szCs w:val="21"/>
              </w:rPr>
              <w:t>c:</w:t>
            </w:r>
          </w:p>
          <w:p w14:paraId="36D3AC11" w14:textId="77777777" w:rsidR="00ED36EE" w:rsidRPr="00C9705E" w:rsidRDefault="00ED36EE">
            <w:pPr>
              <w:rPr>
                <w:rFonts w:ascii="Calibri" w:hAnsi="Calibri" w:cs="Arial"/>
                <w:sz w:val="21"/>
                <w:szCs w:val="21"/>
              </w:rPr>
            </w:pPr>
            <w:r>
              <w:rPr>
                <w:rFonts w:ascii="Calibri" w:hAnsi="Calibri" w:cs="Arial"/>
                <w:sz w:val="21"/>
                <w:szCs w:val="21"/>
              </w:rPr>
              <w:t>P</w:t>
            </w:r>
            <w:r w:rsidRPr="00C9705E">
              <w:rPr>
                <w:rFonts w:ascii="Calibri" w:hAnsi="Calibri" w:cs="Arial"/>
                <w:sz w:val="21"/>
                <w:szCs w:val="21"/>
              </w:rPr>
              <w:t>odpis:</w:t>
            </w:r>
          </w:p>
        </w:tc>
      </w:tr>
    </w:tbl>
    <w:p w14:paraId="5DB2B3BD" w14:textId="77777777" w:rsidR="00ED36EE" w:rsidRPr="001343B2" w:rsidRDefault="00ED36EE" w:rsidP="00ED36EE">
      <w:pPr>
        <w:rPr>
          <w:rFonts w:asciiTheme="minorHAnsi" w:hAnsiTheme="minorHAnsi" w:cs="Arial"/>
          <w:b/>
          <w:color w:val="000000"/>
          <w:sz w:val="22"/>
        </w:rPr>
      </w:pPr>
      <w:r w:rsidRPr="001343B2">
        <w:rPr>
          <w:rFonts w:asciiTheme="minorHAnsi" w:hAnsiTheme="minorHAnsi" w:cs="Arial"/>
          <w:b/>
          <w:color w:val="000000"/>
          <w:sz w:val="22"/>
        </w:rPr>
        <w:lastRenderedPageBreak/>
        <w:t>GLAVNI IZVAJALEC</w:t>
      </w:r>
      <w:r>
        <w:rPr>
          <w:rStyle w:val="Sprotnaopomba-sklic"/>
          <w:rFonts w:asciiTheme="minorHAnsi" w:hAnsiTheme="minorHAnsi" w:cs="Arial"/>
          <w:b/>
          <w:color w:val="000000"/>
          <w:sz w:val="22"/>
        </w:rPr>
        <w:footnoteReference w:id="12"/>
      </w:r>
      <w:r w:rsidRPr="001343B2">
        <w:rPr>
          <w:rFonts w:asciiTheme="minorHAnsi" w:hAnsiTheme="minorHAnsi" w:cs="Arial"/>
          <w:b/>
          <w:color w:val="000000"/>
          <w:sz w:val="22"/>
        </w:rPr>
        <w:t xml:space="preserve">: </w:t>
      </w:r>
    </w:p>
    <w:p w14:paraId="2BA63872" w14:textId="77777777" w:rsidR="00ED36EE" w:rsidRPr="001343B2" w:rsidRDefault="00ED36EE" w:rsidP="00ED36EE">
      <w:pPr>
        <w:rPr>
          <w:rFonts w:asciiTheme="minorHAnsi" w:hAnsiTheme="minorHAnsi" w:cs="Arial"/>
          <w:color w:val="000000"/>
          <w:sz w:val="22"/>
        </w:rPr>
      </w:pPr>
    </w:p>
    <w:p w14:paraId="22D03EA3" w14:textId="77777777" w:rsidR="00ED36EE" w:rsidRPr="001343B2" w:rsidRDefault="00ED36EE" w:rsidP="00ED36EE">
      <w:pPr>
        <w:rPr>
          <w:rFonts w:asciiTheme="minorHAnsi" w:hAnsiTheme="minorHAnsi" w:cs="Arial"/>
          <w:b/>
          <w:color w:val="000000"/>
          <w:sz w:val="22"/>
        </w:rPr>
      </w:pPr>
      <w:r w:rsidRPr="001343B2">
        <w:rPr>
          <w:rFonts w:asciiTheme="minorHAnsi" w:hAnsiTheme="minorHAnsi" w:cs="Arial"/>
          <w:b/>
          <w:color w:val="000000"/>
          <w:sz w:val="22"/>
        </w:rPr>
        <w:t>Izjave glavnega izvajalca:</w:t>
      </w:r>
    </w:p>
    <w:p w14:paraId="29FFC929" w14:textId="77777777" w:rsidR="00ED36EE" w:rsidRPr="001343B2" w:rsidRDefault="00ED36EE" w:rsidP="00ED36EE">
      <w:pPr>
        <w:rPr>
          <w:rFonts w:asciiTheme="minorHAnsi" w:hAnsiTheme="minorHAnsi" w:cs="Arial"/>
          <w:b/>
          <w:color w:val="000000"/>
          <w:sz w:val="22"/>
        </w:rPr>
      </w:pPr>
    </w:p>
    <w:p w14:paraId="54D4EA7B" w14:textId="77777777" w:rsidR="00ED36EE" w:rsidRPr="001343B2" w:rsidRDefault="00ED36EE" w:rsidP="00ED36EE">
      <w:pPr>
        <w:rPr>
          <w:rFonts w:asciiTheme="minorHAnsi" w:hAnsiTheme="minorHAnsi" w:cs="Arial"/>
          <w:color w:val="000000"/>
          <w:sz w:val="22"/>
        </w:rPr>
      </w:pPr>
      <w:r w:rsidRPr="00393831">
        <w:rPr>
          <w:rFonts w:asciiTheme="minorHAnsi" w:hAnsiTheme="minorHAnsi" w:cs="Arial"/>
          <w:color w:val="000000"/>
          <w:sz w:val="22"/>
          <w:u w:val="single"/>
        </w:rPr>
        <w:t>Če podizvajalec zahteva neposredno plačilo:</w:t>
      </w:r>
      <w:r w:rsidRPr="001343B2">
        <w:rPr>
          <w:rFonts w:asciiTheme="minorHAnsi" w:hAnsiTheme="minorHAnsi" w:cs="Arial"/>
          <w:color w:val="000000"/>
          <w:sz w:val="22"/>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0734608E" w14:textId="77777777" w:rsidR="00ED36EE" w:rsidRPr="001343B2" w:rsidRDefault="00ED36EE" w:rsidP="00ED36EE">
      <w:pPr>
        <w:rPr>
          <w:rFonts w:asciiTheme="minorHAnsi" w:hAnsiTheme="minorHAnsi" w:cs="Arial"/>
          <w:color w:val="000000"/>
          <w:sz w:val="22"/>
        </w:rPr>
      </w:pPr>
    </w:p>
    <w:p w14:paraId="7F68E254" w14:textId="77777777" w:rsidR="00ED36EE" w:rsidRPr="001343B2" w:rsidRDefault="00ED36EE" w:rsidP="00ED36EE">
      <w:pPr>
        <w:rPr>
          <w:rFonts w:asciiTheme="minorHAnsi" w:hAnsiTheme="minorHAnsi" w:cs="Arial"/>
          <w:color w:val="000000"/>
          <w:sz w:val="22"/>
        </w:rPr>
      </w:pPr>
      <w:r w:rsidRPr="00393831">
        <w:rPr>
          <w:rFonts w:asciiTheme="minorHAnsi" w:hAnsiTheme="minorHAnsi" w:cs="Arial"/>
          <w:color w:val="000000"/>
          <w:sz w:val="22"/>
          <w:u w:val="single"/>
        </w:rPr>
        <w:t>Če podizvajalec ne zahteva neposrednega plačila:</w:t>
      </w:r>
      <w:r w:rsidRPr="001343B2">
        <w:rPr>
          <w:rFonts w:asciiTheme="minorHAnsi" w:hAnsiTheme="minorHAnsi" w:cs="Arial"/>
          <w:color w:val="000000"/>
          <w:sz w:val="22"/>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rPr>
        <w:t>neposredovanje</w:t>
      </w:r>
      <w:proofErr w:type="spellEnd"/>
      <w:r w:rsidRPr="001343B2">
        <w:rPr>
          <w:rFonts w:asciiTheme="minorHAnsi" w:hAnsiTheme="minorHAnsi" w:cs="Arial"/>
          <w:color w:val="000000"/>
          <w:sz w:val="22"/>
        </w:rPr>
        <w:t xml:space="preserve"> izjave o poplačilu prekršek na podlagi druge točke I. odstavka 112. člena ZJN-3.</w:t>
      </w:r>
    </w:p>
    <w:p w14:paraId="75BF99F0" w14:textId="77777777" w:rsidR="00ED36EE" w:rsidRPr="001343B2" w:rsidRDefault="00ED36EE" w:rsidP="00ED36EE">
      <w:pPr>
        <w:rPr>
          <w:rFonts w:asciiTheme="minorHAnsi" w:hAnsiTheme="minorHAnsi" w:cs="Arial"/>
          <w:color w:val="000000"/>
          <w:sz w:val="22"/>
        </w:rPr>
      </w:pPr>
    </w:p>
    <w:p w14:paraId="52817BE8" w14:textId="77777777" w:rsidR="00ED36EE" w:rsidRPr="001343B2" w:rsidRDefault="00ED36EE" w:rsidP="00ED36EE">
      <w:pPr>
        <w:rPr>
          <w:rFonts w:asciiTheme="minorHAnsi" w:eastAsia="Tahoma" w:hAnsiTheme="minorHAnsi"/>
          <w:sz w:val="22"/>
        </w:rPr>
      </w:pPr>
      <w:r w:rsidRPr="001343B2">
        <w:rPr>
          <w:rFonts w:asciiTheme="minorHAnsi" w:eastAsia="Tahoma" w:hAnsiTheme="minorHAnsi"/>
          <w:sz w:val="22"/>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C7B4687" w14:textId="77777777" w:rsidR="00ED36EE" w:rsidRPr="001343B2" w:rsidRDefault="00ED36EE" w:rsidP="00ED36EE">
      <w:pPr>
        <w:rPr>
          <w:rFonts w:asciiTheme="minorHAnsi" w:hAnsiTheme="minorHAnsi" w:cs="Arial"/>
          <w:color w:val="000000"/>
          <w:sz w:val="22"/>
        </w:rPr>
      </w:pPr>
    </w:p>
    <w:p w14:paraId="304D7B51" w14:textId="77777777" w:rsidR="00ED36EE" w:rsidRPr="001343B2" w:rsidRDefault="00ED36EE" w:rsidP="00ED36EE">
      <w:pPr>
        <w:ind w:firstLine="330"/>
        <w:rPr>
          <w:rFonts w:asciiTheme="minorHAnsi" w:hAnsiTheme="minorHAnsi" w:cs="Arial"/>
          <w:color w:val="000000"/>
          <w:sz w:val="22"/>
        </w:rPr>
      </w:pPr>
    </w:p>
    <w:tbl>
      <w:tblPr>
        <w:tblW w:w="0" w:type="auto"/>
        <w:tblInd w:w="108" w:type="dxa"/>
        <w:tblLayout w:type="fixed"/>
        <w:tblLook w:val="04A0" w:firstRow="1" w:lastRow="0" w:firstColumn="1" w:lastColumn="0" w:noHBand="0" w:noVBand="1"/>
      </w:tblPr>
      <w:tblGrid>
        <w:gridCol w:w="4361"/>
        <w:gridCol w:w="4361"/>
      </w:tblGrid>
      <w:tr w:rsidR="00ED36EE" w:rsidRPr="001343B2" w14:paraId="1F101EF0" w14:textId="77777777">
        <w:trPr>
          <w:cantSplit/>
        </w:trPr>
        <w:tc>
          <w:tcPr>
            <w:tcW w:w="4361" w:type="dxa"/>
            <w:hideMark/>
          </w:tcPr>
          <w:p w14:paraId="278096D6" w14:textId="77777777" w:rsidR="00ED36EE" w:rsidRPr="001343B2" w:rsidRDefault="00ED36EE">
            <w:pPr>
              <w:rPr>
                <w:rFonts w:asciiTheme="minorHAnsi" w:hAnsiTheme="minorHAnsi" w:cs="Arial"/>
                <w:bCs/>
                <w:sz w:val="22"/>
              </w:rPr>
            </w:pPr>
            <w:r w:rsidRPr="001343B2">
              <w:rPr>
                <w:rFonts w:asciiTheme="minorHAnsi" w:hAnsiTheme="minorHAnsi" w:cs="Arial"/>
                <w:bCs/>
                <w:sz w:val="22"/>
              </w:rPr>
              <w:t>Kraj in datum:</w:t>
            </w:r>
          </w:p>
        </w:tc>
        <w:tc>
          <w:tcPr>
            <w:tcW w:w="4361" w:type="dxa"/>
          </w:tcPr>
          <w:p w14:paraId="0B27635E" w14:textId="41E9A723" w:rsidR="00ED36EE" w:rsidRPr="001343B2" w:rsidRDefault="00393831">
            <w:pPr>
              <w:rPr>
                <w:rFonts w:asciiTheme="minorHAnsi" w:hAnsiTheme="minorHAnsi" w:cs="Arial"/>
                <w:bCs/>
                <w:sz w:val="22"/>
              </w:rPr>
            </w:pPr>
            <w:r>
              <w:rPr>
                <w:rFonts w:asciiTheme="minorHAnsi" w:hAnsiTheme="minorHAnsi" w:cs="Arial"/>
                <w:bCs/>
                <w:sz w:val="22"/>
              </w:rPr>
              <w:t>Izvajalec</w:t>
            </w:r>
            <w:r w:rsidR="00ED36EE" w:rsidRPr="001343B2">
              <w:rPr>
                <w:rFonts w:asciiTheme="minorHAnsi" w:hAnsiTheme="minorHAnsi" w:cs="Arial"/>
                <w:bCs/>
                <w:sz w:val="22"/>
              </w:rPr>
              <w:t>:</w:t>
            </w:r>
          </w:p>
          <w:p w14:paraId="011BB58A" w14:textId="77777777" w:rsidR="00ED36EE" w:rsidRPr="001343B2" w:rsidRDefault="00ED36EE">
            <w:pPr>
              <w:rPr>
                <w:rFonts w:asciiTheme="minorHAnsi" w:hAnsiTheme="minorHAnsi" w:cs="Arial"/>
                <w:bCs/>
                <w:sz w:val="22"/>
              </w:rPr>
            </w:pPr>
          </w:p>
        </w:tc>
      </w:tr>
      <w:tr w:rsidR="00ED36EE" w:rsidRPr="001343B2" w14:paraId="165B2943" w14:textId="77777777">
        <w:trPr>
          <w:cantSplit/>
        </w:trPr>
        <w:tc>
          <w:tcPr>
            <w:tcW w:w="4361" w:type="dxa"/>
          </w:tcPr>
          <w:p w14:paraId="487FB2AF" w14:textId="77777777" w:rsidR="00ED36EE" w:rsidRPr="001343B2" w:rsidRDefault="00ED36EE">
            <w:pPr>
              <w:rPr>
                <w:rFonts w:asciiTheme="minorHAnsi" w:hAnsiTheme="minorHAnsi" w:cs="Arial"/>
                <w:bCs/>
                <w:sz w:val="22"/>
              </w:rPr>
            </w:pPr>
          </w:p>
        </w:tc>
        <w:tc>
          <w:tcPr>
            <w:tcW w:w="4361" w:type="dxa"/>
          </w:tcPr>
          <w:p w14:paraId="65F6AC37" w14:textId="77777777" w:rsidR="00ED36EE" w:rsidRPr="001343B2" w:rsidRDefault="00ED36EE">
            <w:pPr>
              <w:rPr>
                <w:rFonts w:asciiTheme="minorHAnsi" w:hAnsiTheme="minorHAnsi" w:cs="Arial"/>
                <w:bCs/>
                <w:sz w:val="22"/>
              </w:rPr>
            </w:pPr>
          </w:p>
          <w:p w14:paraId="4339AAD3" w14:textId="77777777" w:rsidR="00ED36EE" w:rsidRPr="001343B2" w:rsidRDefault="00ED36EE">
            <w:pPr>
              <w:rPr>
                <w:rFonts w:asciiTheme="minorHAnsi" w:hAnsiTheme="minorHAnsi" w:cs="Arial"/>
                <w:bCs/>
                <w:sz w:val="22"/>
              </w:rPr>
            </w:pPr>
            <w:r>
              <w:rPr>
                <w:rFonts w:asciiTheme="minorHAnsi" w:hAnsiTheme="minorHAnsi" w:cs="Arial"/>
                <w:bCs/>
                <w:sz w:val="22"/>
              </w:rPr>
              <w:t>P</w:t>
            </w:r>
            <w:r w:rsidRPr="001343B2">
              <w:rPr>
                <w:rFonts w:asciiTheme="minorHAnsi" w:hAnsiTheme="minorHAnsi" w:cs="Arial"/>
                <w:bCs/>
                <w:sz w:val="22"/>
              </w:rPr>
              <w:t>odpis:</w:t>
            </w:r>
          </w:p>
        </w:tc>
      </w:tr>
    </w:tbl>
    <w:p w14:paraId="424AA331" w14:textId="77777777" w:rsidR="00ED36EE" w:rsidRPr="001343B2" w:rsidRDefault="00ED36EE" w:rsidP="00ED36EE">
      <w:pPr>
        <w:ind w:firstLine="330"/>
        <w:rPr>
          <w:rFonts w:asciiTheme="minorHAnsi" w:hAnsiTheme="minorHAnsi" w:cs="Arial"/>
          <w:color w:val="000000"/>
          <w:sz w:val="22"/>
        </w:rPr>
      </w:pPr>
    </w:p>
    <w:p w14:paraId="44635CF3" w14:textId="77777777" w:rsidR="00ED36EE" w:rsidRPr="001343B2" w:rsidRDefault="00ED36EE" w:rsidP="00ED36EE">
      <w:pPr>
        <w:ind w:firstLine="330"/>
        <w:rPr>
          <w:rFonts w:asciiTheme="minorHAnsi" w:hAnsiTheme="minorHAnsi" w:cs="Arial"/>
          <w:color w:val="000000"/>
          <w:sz w:val="22"/>
        </w:rPr>
      </w:pPr>
    </w:p>
    <w:p w14:paraId="32F1C16D" w14:textId="77777777" w:rsidR="00ED36EE" w:rsidRPr="001343B2" w:rsidRDefault="00ED36EE" w:rsidP="00ED36EE">
      <w:pPr>
        <w:rPr>
          <w:rFonts w:asciiTheme="minorHAnsi" w:hAnsiTheme="minorHAnsi" w:cs="Arial"/>
          <w:color w:val="000000"/>
          <w:sz w:val="22"/>
        </w:rPr>
      </w:pPr>
    </w:p>
    <w:p w14:paraId="7F9642B1" w14:textId="77777777" w:rsidR="00ED36EE" w:rsidRPr="001343B2" w:rsidRDefault="00ED36EE" w:rsidP="00ED36EE">
      <w:pPr>
        <w:rPr>
          <w:rFonts w:asciiTheme="minorHAnsi" w:hAnsiTheme="minorHAnsi" w:cs="Arial"/>
          <w:color w:val="000000"/>
          <w:sz w:val="22"/>
        </w:rPr>
      </w:pPr>
    </w:p>
    <w:p w14:paraId="4289872C" w14:textId="77777777" w:rsidR="00ED36EE" w:rsidRPr="001343B2" w:rsidRDefault="00ED36EE" w:rsidP="00ED36EE">
      <w:pPr>
        <w:rPr>
          <w:rFonts w:asciiTheme="minorHAnsi" w:hAnsiTheme="minorHAnsi" w:cs="Arial"/>
          <w:color w:val="000000"/>
          <w:sz w:val="22"/>
        </w:rPr>
      </w:pPr>
    </w:p>
    <w:p w14:paraId="31137B07" w14:textId="77777777" w:rsidR="00ED36EE" w:rsidRPr="001343B2" w:rsidRDefault="00ED36EE" w:rsidP="00ED36EE">
      <w:pPr>
        <w:rPr>
          <w:rFonts w:asciiTheme="minorHAnsi" w:hAnsiTheme="minorHAnsi" w:cs="Arial"/>
          <w:color w:val="000000"/>
          <w:sz w:val="22"/>
        </w:rPr>
      </w:pPr>
      <w:r w:rsidRPr="001343B2">
        <w:rPr>
          <w:rFonts w:asciiTheme="minorHAnsi" w:hAnsiTheme="minorHAnsi" w:cs="Arial"/>
          <w:color w:val="000000"/>
          <w:sz w:val="22"/>
        </w:rPr>
        <w:t>Priloge:</w:t>
      </w:r>
    </w:p>
    <w:p w14:paraId="53637F6D" w14:textId="77777777" w:rsidR="00ED36EE" w:rsidRPr="001343B2" w:rsidRDefault="00ED36EE">
      <w:pPr>
        <w:numPr>
          <w:ilvl w:val="0"/>
          <w:numId w:val="33"/>
        </w:numPr>
        <w:spacing w:after="200" w:line="276" w:lineRule="auto"/>
        <w:contextualSpacing/>
        <w:rPr>
          <w:rFonts w:asciiTheme="minorHAnsi" w:eastAsia="Tahoma" w:hAnsiTheme="minorHAnsi" w:cs="Arial"/>
          <w:color w:val="000000"/>
          <w:sz w:val="22"/>
        </w:rPr>
      </w:pPr>
      <w:r w:rsidRPr="001343B2">
        <w:rPr>
          <w:rFonts w:asciiTheme="minorHAnsi" w:eastAsia="Tahoma" w:hAnsiTheme="minorHAnsi" w:cs="Arial"/>
          <w:color w:val="000000"/>
          <w:sz w:val="22"/>
        </w:rPr>
        <w:t>izpolnjen</w:t>
      </w:r>
      <w:r>
        <w:rPr>
          <w:rFonts w:asciiTheme="minorHAnsi" w:eastAsia="Tahoma" w:hAnsiTheme="minorHAnsi" w:cs="Arial"/>
          <w:color w:val="000000"/>
          <w:sz w:val="22"/>
        </w:rPr>
        <w:t xml:space="preserve"> in</w:t>
      </w:r>
      <w:r w:rsidRPr="001343B2">
        <w:rPr>
          <w:rFonts w:asciiTheme="minorHAnsi" w:eastAsia="Tahoma" w:hAnsiTheme="minorHAnsi" w:cs="Arial"/>
          <w:color w:val="000000"/>
          <w:sz w:val="22"/>
        </w:rPr>
        <w:t xml:space="preserve"> podpisan ESPD</w:t>
      </w:r>
    </w:p>
    <w:p w14:paraId="2B1C682B" w14:textId="198D6F33" w:rsidR="00ED36EE" w:rsidRPr="001343B2" w:rsidRDefault="00ED36EE">
      <w:pPr>
        <w:numPr>
          <w:ilvl w:val="0"/>
          <w:numId w:val="33"/>
        </w:numPr>
        <w:spacing w:after="200" w:line="276" w:lineRule="auto"/>
        <w:contextualSpacing/>
        <w:rPr>
          <w:rFonts w:asciiTheme="minorHAnsi" w:eastAsia="Tahoma" w:hAnsiTheme="minorHAnsi" w:cs="Arial"/>
          <w:color w:val="000000"/>
          <w:sz w:val="22"/>
        </w:rPr>
      </w:pPr>
      <w:r w:rsidRPr="001343B2">
        <w:rPr>
          <w:rFonts w:asciiTheme="minorHAnsi" w:eastAsia="Tahoma" w:hAnsiTheme="minorHAnsi" w:cs="Arial"/>
          <w:color w:val="000000"/>
          <w:sz w:val="22"/>
        </w:rPr>
        <w:t>dokazila v zvezi z izpolnjevanjem pogoj</w:t>
      </w:r>
      <w:r w:rsidR="00393831">
        <w:rPr>
          <w:rFonts w:asciiTheme="minorHAnsi" w:eastAsia="Tahoma" w:hAnsiTheme="minorHAnsi" w:cs="Arial"/>
          <w:color w:val="000000"/>
          <w:sz w:val="22"/>
        </w:rPr>
        <w:t>ev</w:t>
      </w:r>
    </w:p>
    <w:p w14:paraId="7BD4FEDA" w14:textId="77777777" w:rsidR="00ED36EE" w:rsidRPr="001343B2" w:rsidRDefault="00ED36EE" w:rsidP="00ED36EE">
      <w:pPr>
        <w:rPr>
          <w:rFonts w:asciiTheme="minorHAnsi" w:hAnsiTheme="minorHAnsi" w:cstheme="minorHAnsi"/>
          <w:b/>
          <w:sz w:val="22"/>
        </w:rPr>
      </w:pPr>
    </w:p>
    <w:p w14:paraId="09DEDE56" w14:textId="77777777" w:rsidR="00A8056F" w:rsidRDefault="00A8056F" w:rsidP="0009104E">
      <w:pPr>
        <w:rPr>
          <w:rFonts w:ascii="Segoe UI" w:hAnsi="Segoe UI" w:cs="Segoe UI"/>
          <w:sz w:val="22"/>
          <w:lang w:eastAsia="sl-SI"/>
        </w:rPr>
      </w:pPr>
    </w:p>
    <w:p w14:paraId="2E351E04" w14:textId="77777777" w:rsidR="00A8056F" w:rsidRDefault="00A8056F" w:rsidP="0009104E">
      <w:pPr>
        <w:rPr>
          <w:rFonts w:ascii="Segoe UI" w:hAnsi="Segoe UI" w:cs="Segoe UI"/>
          <w:sz w:val="22"/>
          <w:lang w:eastAsia="sl-SI"/>
        </w:rPr>
      </w:pPr>
    </w:p>
    <w:sectPr w:rsidR="00A8056F" w:rsidSect="00502729">
      <w:headerReference w:type="default" r:id="rId11"/>
      <w:footerReference w:type="default" r:id="rId12"/>
      <w:headerReference w:type="first" r:id="rId13"/>
      <w:footerReference w:type="first" r:id="rId14"/>
      <w:pgSz w:w="11906" w:h="16838" w:code="9"/>
      <w:pgMar w:top="1702"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972F3" w14:textId="77777777" w:rsidR="009807ED" w:rsidRDefault="009807ED" w:rsidP="00107834">
      <w:pPr>
        <w:spacing w:line="240" w:lineRule="auto"/>
      </w:pPr>
      <w:r>
        <w:separator/>
      </w:r>
    </w:p>
  </w:endnote>
  <w:endnote w:type="continuationSeparator" w:id="0">
    <w:p w14:paraId="67BAA4BE" w14:textId="77777777" w:rsidR="009807ED" w:rsidRDefault="009807ED" w:rsidP="00107834">
      <w:pPr>
        <w:spacing w:line="240" w:lineRule="auto"/>
      </w:pPr>
      <w:r>
        <w:continuationSeparator/>
      </w:r>
    </w:p>
  </w:endnote>
  <w:endnote w:type="continuationNotice" w:id="1">
    <w:p w14:paraId="35C76944" w14:textId="77777777" w:rsidR="009807ED" w:rsidRDefault="009807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E567" w14:textId="77777777" w:rsidR="00F17778" w:rsidRPr="00BD2A49" w:rsidRDefault="00F17778" w:rsidP="00F17778">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w:t>
    </w:r>
    <w:r>
      <w:rPr>
        <w:rFonts w:asciiTheme="minorHAnsi" w:hAnsiTheme="minorHAnsi"/>
        <w:sz w:val="18"/>
        <w:szCs w:val="12"/>
      </w:rPr>
      <w:t>5</w:t>
    </w:r>
    <w:r w:rsidRPr="00BD2A49">
      <w:rPr>
        <w:rFonts w:asciiTheme="minorHAnsi" w:hAnsiTheme="minorHAnsi"/>
        <w:sz w:val="18"/>
        <w:szCs w:val="12"/>
      </w:rPr>
      <w:fldChar w:fldCharType="end"/>
    </w:r>
  </w:p>
  <w:p w14:paraId="6F758EB6" w14:textId="77777777" w:rsidR="00F17778" w:rsidRPr="00BD2A49" w:rsidRDefault="00F17778" w:rsidP="00F17778">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7A51F9DA" w14:textId="4E46449E" w:rsidR="009D6956" w:rsidRPr="00515D68" w:rsidRDefault="00F17778" w:rsidP="00515D68">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 xml:space="preserve">Izvajanje </w:t>
    </w:r>
    <w:r w:rsidR="006A0F89" w:rsidRPr="006A0F89">
      <w:rPr>
        <w:rFonts w:asciiTheme="minorHAnsi" w:hAnsiTheme="minorHAnsi" w:cs="Arial"/>
        <w:i/>
        <w:color w:val="000000" w:themeColor="text1"/>
        <w:sz w:val="18"/>
        <w:szCs w:val="18"/>
      </w:rPr>
      <w:t>montažnih del na jekleno predalčnih stebrih</w:t>
    </w:r>
    <w:r w:rsidR="00904E1D" w:rsidRPr="00904E1D">
      <w:rPr>
        <w:rFonts w:asciiTheme="minorHAnsi" w:hAnsiTheme="minorHAnsi" w:cs="Arial"/>
        <w:i/>
        <w:color w:val="000000" w:themeColor="text1"/>
        <w:sz w:val="18"/>
        <w:szCs w:val="18"/>
      </w:rPr>
      <w:t xml:space="preserve"> </w:t>
    </w:r>
    <w:r w:rsidR="00904E1D" w:rsidRPr="00C344E0">
      <w:rPr>
        <w:rFonts w:asciiTheme="minorHAnsi" w:hAnsiTheme="minorHAnsi" w:cs="Arial"/>
        <w:i/>
        <w:color w:val="000000" w:themeColor="text1"/>
        <w:sz w:val="18"/>
        <w:szCs w:val="18"/>
      </w:rPr>
      <w:t>z vzpostavitvijo dinamičnega nabavnega sistema</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DNS</w:t>
    </w:r>
    <w:r w:rsidRPr="00FC57B0">
      <w:rPr>
        <w:rFonts w:asciiTheme="minorHAnsi" w:hAnsiTheme="minorHAnsi" w:cs="Arial"/>
        <w:i/>
        <w:color w:val="000000" w:themeColor="text1"/>
        <w:sz w:val="18"/>
        <w:szCs w:val="18"/>
      </w:rPr>
      <w:t>2</w:t>
    </w:r>
    <w:r w:rsidR="006A0F89">
      <w:rPr>
        <w:rFonts w:asciiTheme="minorHAnsi" w:hAnsiTheme="minorHAnsi" w:cs="Arial"/>
        <w:i/>
        <w:color w:val="000000" w:themeColor="text1"/>
        <w:sz w:val="18"/>
        <w:szCs w:val="18"/>
      </w:rPr>
      <w:t>6-0</w:t>
    </w:r>
    <w:r w:rsidR="005344F1">
      <w:rPr>
        <w:rFonts w:asciiTheme="minorHAnsi" w:hAnsiTheme="minorHAnsi" w:cs="Arial"/>
        <w:i/>
        <w:color w:val="000000" w:themeColor="text1"/>
        <w:sz w:val="18"/>
        <w:szCs w:val="18"/>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68CF7" w14:textId="77777777" w:rsidR="00F17778" w:rsidRPr="00BD2A49" w:rsidRDefault="00F17778" w:rsidP="00F17778">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w:t>
    </w:r>
    <w:r>
      <w:rPr>
        <w:rFonts w:asciiTheme="minorHAnsi" w:hAnsiTheme="minorHAnsi"/>
        <w:sz w:val="18"/>
        <w:szCs w:val="12"/>
      </w:rPr>
      <w:t>5</w:t>
    </w:r>
    <w:r w:rsidRPr="00BD2A49">
      <w:rPr>
        <w:rFonts w:asciiTheme="minorHAnsi" w:hAnsiTheme="minorHAnsi"/>
        <w:sz w:val="18"/>
        <w:szCs w:val="12"/>
      </w:rPr>
      <w:fldChar w:fldCharType="end"/>
    </w:r>
  </w:p>
  <w:p w14:paraId="595A98D3" w14:textId="77777777" w:rsidR="00F17778" w:rsidRPr="00BD2A49" w:rsidRDefault="00F17778" w:rsidP="00F17778">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0C859F29" w14:textId="589A6B53" w:rsidR="009D6956" w:rsidRPr="00F17778" w:rsidRDefault="00F17778" w:rsidP="008C7AC8">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 xml:space="preserve">Izvajanje </w:t>
    </w:r>
    <w:r w:rsidR="006A0F89" w:rsidRPr="006A0F89">
      <w:rPr>
        <w:rFonts w:asciiTheme="minorHAnsi" w:hAnsiTheme="minorHAnsi" w:cs="Arial"/>
        <w:i/>
        <w:color w:val="000000" w:themeColor="text1"/>
        <w:sz w:val="18"/>
        <w:szCs w:val="18"/>
      </w:rPr>
      <w:t>montažnih del na jekleno predalčnih stebrih</w:t>
    </w:r>
    <w:r w:rsidR="00904E1D" w:rsidRPr="00904E1D">
      <w:rPr>
        <w:rFonts w:asciiTheme="minorHAnsi" w:hAnsiTheme="minorHAnsi" w:cs="Arial"/>
        <w:i/>
        <w:color w:val="000000" w:themeColor="text1"/>
        <w:sz w:val="18"/>
        <w:szCs w:val="18"/>
      </w:rPr>
      <w:t xml:space="preserve"> </w:t>
    </w:r>
    <w:r w:rsidR="00904E1D" w:rsidRPr="00C344E0">
      <w:rPr>
        <w:rFonts w:asciiTheme="minorHAnsi" w:hAnsiTheme="minorHAnsi" w:cs="Arial"/>
        <w:i/>
        <w:color w:val="000000" w:themeColor="text1"/>
        <w:sz w:val="18"/>
        <w:szCs w:val="18"/>
      </w:rPr>
      <w:t>z vzpostavitvijo dinamičnega nabavnega sistema</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DNS</w:t>
    </w:r>
    <w:r w:rsidRPr="00FC57B0">
      <w:rPr>
        <w:rFonts w:asciiTheme="minorHAnsi" w:hAnsiTheme="minorHAnsi" w:cs="Arial"/>
        <w:i/>
        <w:color w:val="000000" w:themeColor="text1"/>
        <w:sz w:val="18"/>
        <w:szCs w:val="18"/>
      </w:rPr>
      <w:t>2</w:t>
    </w:r>
    <w:r w:rsidR="006A0F89">
      <w:rPr>
        <w:rFonts w:asciiTheme="minorHAnsi" w:hAnsiTheme="minorHAnsi" w:cs="Arial"/>
        <w:i/>
        <w:color w:val="000000" w:themeColor="text1"/>
        <w:sz w:val="18"/>
        <w:szCs w:val="18"/>
      </w:rPr>
      <w:t>6</w:t>
    </w:r>
    <w:r w:rsidRPr="00784BD7">
      <w:rPr>
        <w:rFonts w:asciiTheme="minorHAnsi" w:hAnsiTheme="minorHAnsi" w:cs="Arial"/>
        <w:i/>
        <w:color w:val="000000" w:themeColor="text1"/>
        <w:sz w:val="18"/>
        <w:szCs w:val="18"/>
      </w:rPr>
      <w:t>-0</w:t>
    </w:r>
    <w:r w:rsidR="00FB5A5F">
      <w:rPr>
        <w:rFonts w:asciiTheme="minorHAnsi" w:hAnsiTheme="minorHAnsi" w:cs="Arial"/>
        <w:i/>
        <w:color w:val="000000" w:themeColor="text1"/>
        <w:sz w:val="18"/>
        <w:szCs w:val="18"/>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4CB8" w14:textId="77777777" w:rsidR="009807ED" w:rsidRDefault="009807ED" w:rsidP="00107834">
      <w:pPr>
        <w:spacing w:line="240" w:lineRule="auto"/>
      </w:pPr>
      <w:r>
        <w:separator/>
      </w:r>
    </w:p>
  </w:footnote>
  <w:footnote w:type="continuationSeparator" w:id="0">
    <w:p w14:paraId="7E79BE5D" w14:textId="77777777" w:rsidR="009807ED" w:rsidRDefault="009807ED" w:rsidP="00107834">
      <w:pPr>
        <w:spacing w:line="240" w:lineRule="auto"/>
      </w:pPr>
      <w:r>
        <w:continuationSeparator/>
      </w:r>
    </w:p>
  </w:footnote>
  <w:footnote w:type="continuationNotice" w:id="1">
    <w:p w14:paraId="659F2DA7" w14:textId="77777777" w:rsidR="009807ED" w:rsidRDefault="009807ED">
      <w:pPr>
        <w:spacing w:line="240" w:lineRule="auto"/>
      </w:pPr>
    </w:p>
  </w:footnote>
  <w:footnote w:id="2">
    <w:p w14:paraId="45A170CF" w14:textId="03C6B798" w:rsidR="009C4EBD" w:rsidRDefault="009C4EBD">
      <w:pPr>
        <w:pStyle w:val="Sprotnaopomba-besedilo"/>
      </w:pPr>
      <w:r>
        <w:rPr>
          <w:rStyle w:val="Sprotnaopomba-sklic"/>
        </w:rPr>
        <w:footnoteRef/>
      </w:r>
      <w:r>
        <w:t xml:space="preserve"> </w:t>
      </w:r>
      <w:r>
        <w:rPr>
          <w:rFonts w:asciiTheme="minorHAnsi" w:hAnsiTheme="minorHAnsi" w:cstheme="minorHAnsi"/>
          <w:i w:val="0"/>
          <w:iCs/>
          <w:sz w:val="20"/>
        </w:rPr>
        <w:t>Kopijo zavarovalne police</w:t>
      </w:r>
      <w:r w:rsidRPr="00804D97">
        <w:rPr>
          <w:rFonts w:asciiTheme="minorHAnsi" w:hAnsiTheme="minorHAnsi" w:cstheme="minorHAnsi"/>
          <w:i w:val="0"/>
          <w:iCs/>
          <w:sz w:val="20"/>
        </w:rPr>
        <w:t xml:space="preserve"> prijavi priloži</w:t>
      </w:r>
      <w:r>
        <w:t xml:space="preserve"> </w:t>
      </w:r>
      <w:r w:rsidRPr="00804D97">
        <w:rPr>
          <w:rFonts w:asciiTheme="minorHAnsi" w:hAnsiTheme="minorHAnsi" w:cstheme="minorHAnsi"/>
          <w:i w:val="0"/>
          <w:iCs/>
          <w:sz w:val="20"/>
        </w:rPr>
        <w:t>vsak gospodarski subjekt, ki je naveden v prijavi</w:t>
      </w:r>
      <w:r>
        <w:rPr>
          <w:rFonts w:asciiTheme="minorHAnsi" w:hAnsiTheme="minorHAnsi" w:cstheme="minorHAnsi"/>
          <w:i w:val="0"/>
          <w:iCs/>
          <w:sz w:val="20"/>
        </w:rPr>
        <w:t>,</w:t>
      </w:r>
      <w:r w:rsidRPr="00804D97">
        <w:rPr>
          <w:rFonts w:asciiTheme="minorHAnsi" w:hAnsiTheme="minorHAnsi" w:cstheme="minorHAnsi"/>
          <w:i w:val="0"/>
          <w:iCs/>
          <w:sz w:val="20"/>
        </w:rPr>
        <w:t xml:space="preserve"> in bo sodeloval pri izvajanju posameznih naročil</w:t>
      </w:r>
      <w:r>
        <w:rPr>
          <w:rFonts w:asciiTheme="minorHAnsi" w:hAnsiTheme="minorHAnsi" w:cstheme="minorHAnsi"/>
          <w:i w:val="0"/>
          <w:iCs/>
          <w:sz w:val="20"/>
        </w:rPr>
        <w:t>.</w:t>
      </w:r>
    </w:p>
  </w:footnote>
  <w:footnote w:id="3">
    <w:p w14:paraId="05B55D07" w14:textId="77777777" w:rsidR="00C26BAD" w:rsidRPr="00AA7F61" w:rsidRDefault="00C26BAD" w:rsidP="00C26BAD">
      <w:pPr>
        <w:autoSpaceDE w:val="0"/>
        <w:autoSpaceDN w:val="0"/>
        <w:adjustRightInd w:val="0"/>
      </w:pPr>
      <w:r w:rsidRPr="004708F5">
        <w:rPr>
          <w:rStyle w:val="Sprotnaopomba-sklic"/>
          <w:szCs w:val="20"/>
        </w:rPr>
        <w:footnoteRef/>
      </w:r>
      <w:r w:rsidRPr="004708F5">
        <w:rPr>
          <w:szCs w:val="20"/>
        </w:rPr>
        <w:t xml:space="preserve"> </w:t>
      </w:r>
      <w:r w:rsidRPr="004708F5">
        <w:rPr>
          <w:rFonts w:asciiTheme="minorHAnsi" w:hAnsiTheme="minorHAnsi" w:cstheme="minorHAnsi"/>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4">
    <w:p w14:paraId="494B6C0C" w14:textId="74B91C53" w:rsidR="00F56D63" w:rsidRDefault="00F56D63">
      <w:pPr>
        <w:pStyle w:val="Sprotnaopomba-besedilo"/>
      </w:pPr>
      <w:r>
        <w:rPr>
          <w:rStyle w:val="Sprotnaopomba-sklic"/>
        </w:rPr>
        <w:footnoteRef/>
      </w:r>
      <w:r>
        <w:t xml:space="preserve"> </w:t>
      </w:r>
      <w:r w:rsidRPr="00F56D63">
        <w:rPr>
          <w:rFonts w:asciiTheme="minorHAnsi" w:hAnsiTheme="minorHAnsi" w:cstheme="minorHAnsi"/>
          <w:i w:val="0"/>
          <w:iCs/>
        </w:rPr>
        <w:t>Referenčni objekt mora biti v namenski uporabi (tj. podpisan mora biti vsaj zapisnik o strokovno tehničnem pregledu ali uporabno dovoljenje oz. drugo dokazilo o zaključenih delih. Šteje se, da so dela zaključena, ko so izvedena in zaključena vsa dela, naročena s pogodbo ali naročilnico).</w:t>
      </w:r>
    </w:p>
  </w:footnote>
  <w:footnote w:id="5">
    <w:p w14:paraId="2730F045" w14:textId="77777777" w:rsidR="00EC0F5A" w:rsidRPr="00AA7F61" w:rsidRDefault="00EC0F5A" w:rsidP="00EC0F5A">
      <w:pPr>
        <w:autoSpaceDE w:val="0"/>
        <w:autoSpaceDN w:val="0"/>
        <w:adjustRightInd w:val="0"/>
      </w:pPr>
      <w:r w:rsidRPr="004708F5">
        <w:rPr>
          <w:rStyle w:val="Sprotnaopomba-sklic"/>
          <w:szCs w:val="20"/>
        </w:rPr>
        <w:footnoteRef/>
      </w:r>
      <w:r w:rsidRPr="004708F5">
        <w:rPr>
          <w:szCs w:val="20"/>
        </w:rPr>
        <w:t xml:space="preserve"> </w:t>
      </w:r>
      <w:r w:rsidRPr="004708F5">
        <w:rPr>
          <w:rFonts w:asciiTheme="minorHAnsi" w:hAnsiTheme="minorHAnsi" w:cstheme="minorHAnsi"/>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13AC0E89" w14:textId="77777777" w:rsidR="007570E0" w:rsidRPr="00972CBE" w:rsidRDefault="007570E0" w:rsidP="007570E0">
      <w:pPr>
        <w:pStyle w:val="Sprotnaopomba-besedilo"/>
        <w:rPr>
          <w:sz w:val="20"/>
        </w:rPr>
      </w:pPr>
      <w:r w:rsidRPr="00972CBE">
        <w:rPr>
          <w:rStyle w:val="Sprotnaopomba-sklic"/>
          <w:sz w:val="20"/>
        </w:rPr>
        <w:footnoteRef/>
      </w:r>
      <w:r w:rsidRPr="00972CBE">
        <w:rPr>
          <w:sz w:val="20"/>
        </w:rPr>
        <w:t xml:space="preserve"> </w:t>
      </w:r>
      <w:r w:rsidRPr="00972CBE">
        <w:rPr>
          <w:rFonts w:asciiTheme="minorHAnsi" w:hAnsiTheme="minorHAnsi" w:cstheme="minorHAnsi"/>
          <w:i w:val="0"/>
          <w:iCs/>
          <w:sz w:val="20"/>
        </w:rPr>
        <w:t>Referenčni objekt mora biti v namenski uporabi (tj. podpisan mora biti vsaj zapisnik o strokovno tehničnem pregledu ali uporabno dovoljenje oz. drugo dokazilo o zaključenih delih. Šteje se, da so dela zaključena, ko so izvedena in zaključena vsa dela, naročena s pogodbo ali naročilnico).</w:t>
      </w:r>
    </w:p>
  </w:footnote>
  <w:footnote w:id="7">
    <w:p w14:paraId="23A35085" w14:textId="77777777" w:rsidR="00012092" w:rsidRPr="00AA7F61" w:rsidRDefault="00012092" w:rsidP="00012092">
      <w:pPr>
        <w:autoSpaceDE w:val="0"/>
        <w:autoSpaceDN w:val="0"/>
        <w:adjustRightInd w:val="0"/>
      </w:pPr>
      <w:r w:rsidRPr="004708F5">
        <w:rPr>
          <w:rStyle w:val="Sprotnaopomba-sklic"/>
          <w:szCs w:val="20"/>
        </w:rPr>
        <w:footnoteRef/>
      </w:r>
      <w:r w:rsidRPr="004708F5">
        <w:rPr>
          <w:szCs w:val="20"/>
        </w:rPr>
        <w:t xml:space="preserve"> </w:t>
      </w:r>
      <w:r w:rsidRPr="004708F5">
        <w:rPr>
          <w:rFonts w:asciiTheme="minorHAnsi" w:hAnsiTheme="minorHAnsi" w:cstheme="minorHAnsi"/>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8">
    <w:p w14:paraId="4B54D48F" w14:textId="77777777" w:rsidR="00012092" w:rsidRPr="00972CBE" w:rsidRDefault="00012092" w:rsidP="00012092">
      <w:pPr>
        <w:pStyle w:val="Sprotnaopomba-besedilo"/>
        <w:rPr>
          <w:sz w:val="20"/>
        </w:rPr>
      </w:pPr>
      <w:r w:rsidRPr="00972CBE">
        <w:rPr>
          <w:rStyle w:val="Sprotnaopomba-sklic"/>
          <w:sz w:val="20"/>
        </w:rPr>
        <w:footnoteRef/>
      </w:r>
      <w:r w:rsidRPr="00972CBE">
        <w:rPr>
          <w:sz w:val="20"/>
        </w:rPr>
        <w:t xml:space="preserve"> </w:t>
      </w:r>
      <w:r w:rsidRPr="00972CBE">
        <w:rPr>
          <w:rFonts w:asciiTheme="minorHAnsi" w:hAnsiTheme="minorHAnsi" w:cstheme="minorHAnsi"/>
          <w:i w:val="0"/>
          <w:iCs/>
          <w:sz w:val="20"/>
        </w:rPr>
        <w:t>Referenčni objekt mora biti v namenski uporabi (tj. podpisan mora biti vsaj zapisnik o strokovno tehničnem pregledu ali uporabno dovoljenje oz. drugo dokazilo o zaključenih delih. Šteje se, da so dela zaključena, ko so izvedena in zaključena vsa dela, naročena s pogodbo ali naročilnico).</w:t>
      </w:r>
    </w:p>
  </w:footnote>
  <w:footnote w:id="9">
    <w:p w14:paraId="74DF954F" w14:textId="66EF8E39" w:rsidR="00804D97" w:rsidRDefault="00804D97">
      <w:pPr>
        <w:pStyle w:val="Sprotnaopomba-besedilo"/>
      </w:pPr>
      <w:r>
        <w:rPr>
          <w:rStyle w:val="Sprotnaopomba-sklic"/>
        </w:rPr>
        <w:footnoteRef/>
      </w:r>
      <w:r>
        <w:t xml:space="preserve"> </w:t>
      </w:r>
      <w:r w:rsidRPr="00804D97">
        <w:rPr>
          <w:rFonts w:asciiTheme="minorHAnsi" w:hAnsiTheme="minorHAnsi" w:cstheme="minorHAnsi"/>
          <w:i w:val="0"/>
          <w:iCs/>
          <w:sz w:val="20"/>
        </w:rPr>
        <w:t>Izpolnjeno izjavo prijavi priloži</w:t>
      </w:r>
      <w:r>
        <w:t xml:space="preserve"> </w:t>
      </w:r>
      <w:r w:rsidRPr="00804D97">
        <w:rPr>
          <w:rFonts w:asciiTheme="minorHAnsi" w:hAnsiTheme="minorHAnsi" w:cstheme="minorHAnsi"/>
          <w:i w:val="0"/>
          <w:iCs/>
          <w:sz w:val="20"/>
        </w:rPr>
        <w:t>vsak gospodarski subjekt, ki je naveden v prijavi</w:t>
      </w:r>
      <w:r>
        <w:rPr>
          <w:rFonts w:asciiTheme="minorHAnsi" w:hAnsiTheme="minorHAnsi" w:cstheme="minorHAnsi"/>
          <w:i w:val="0"/>
          <w:iCs/>
          <w:sz w:val="20"/>
        </w:rPr>
        <w:t>,</w:t>
      </w:r>
      <w:r w:rsidRPr="00804D97">
        <w:rPr>
          <w:rFonts w:asciiTheme="minorHAnsi" w:hAnsiTheme="minorHAnsi" w:cstheme="minorHAnsi"/>
          <w:i w:val="0"/>
          <w:iCs/>
          <w:sz w:val="20"/>
        </w:rPr>
        <w:t xml:space="preserve"> in bo sodeloval pri izvajanju posameznih naročil</w:t>
      </w:r>
      <w:r>
        <w:rPr>
          <w:rFonts w:asciiTheme="minorHAnsi" w:hAnsiTheme="minorHAnsi" w:cstheme="minorHAnsi"/>
          <w:i w:val="0"/>
          <w:iCs/>
          <w:sz w:val="20"/>
        </w:rPr>
        <w:t>.</w:t>
      </w:r>
    </w:p>
  </w:footnote>
  <w:footnote w:id="10">
    <w:p w14:paraId="23F22A0A" w14:textId="0CD45301" w:rsidR="000631C2" w:rsidRDefault="000631C2">
      <w:pPr>
        <w:pStyle w:val="Sprotnaopomba-besedilo"/>
      </w:pPr>
      <w:r>
        <w:rPr>
          <w:rStyle w:val="Sprotnaopomba-sklic"/>
        </w:rPr>
        <w:footnoteRef/>
      </w:r>
      <w:r>
        <w:t xml:space="preserve"> </w:t>
      </w:r>
      <w:r w:rsidR="00066550" w:rsidRPr="00650427">
        <w:rPr>
          <w:rFonts w:asciiTheme="minorHAnsi" w:hAnsiTheme="minorHAnsi" w:cstheme="minorHAnsi"/>
          <w:color w:val="000000"/>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11">
    <w:p w14:paraId="5BD95B46" w14:textId="3BC8F4A7" w:rsidR="007356B3" w:rsidRDefault="007356B3">
      <w:pPr>
        <w:pStyle w:val="Sprotnaopomba-besedilo"/>
      </w:pPr>
      <w:r>
        <w:rPr>
          <w:rStyle w:val="Sprotnaopomba-sklic"/>
        </w:rPr>
        <w:footnoteRef/>
      </w:r>
      <w:r>
        <w:t xml:space="preserve"> </w:t>
      </w:r>
      <w:r w:rsidR="00C313EF" w:rsidRPr="00DD22A2">
        <w:rPr>
          <w:rFonts w:asciiTheme="minorHAnsi" w:hAnsiTheme="minorHAnsi" w:cstheme="minorHAnsi"/>
          <w:color w:val="000000"/>
        </w:rPr>
        <w:t xml:space="preserve">Dela, količino in vrednost del bo </w:t>
      </w:r>
      <w:r w:rsidR="00DD22A2" w:rsidRPr="00DD22A2">
        <w:rPr>
          <w:rFonts w:asciiTheme="minorHAnsi" w:hAnsiTheme="minorHAnsi" w:cstheme="minorHAnsi"/>
          <w:color w:val="000000"/>
        </w:rPr>
        <w:t>kandidat/</w:t>
      </w:r>
      <w:r w:rsidR="00C313EF" w:rsidRPr="00DD22A2">
        <w:rPr>
          <w:rFonts w:asciiTheme="minorHAnsi" w:hAnsiTheme="minorHAnsi" w:cstheme="minorHAnsi"/>
          <w:color w:val="000000"/>
        </w:rPr>
        <w:t xml:space="preserve">izvajalec za podizvajalca </w:t>
      </w:r>
      <w:r w:rsidR="00DD22A2" w:rsidRPr="00DD22A2">
        <w:rPr>
          <w:rFonts w:asciiTheme="minorHAnsi" w:hAnsiTheme="minorHAnsi" w:cstheme="minorHAnsi"/>
          <w:color w:val="000000"/>
        </w:rPr>
        <w:t>navede</w:t>
      </w:r>
      <w:r w:rsidR="00C313EF" w:rsidRPr="00DD22A2">
        <w:rPr>
          <w:rFonts w:asciiTheme="minorHAnsi" w:hAnsiTheme="minorHAnsi" w:cstheme="minorHAnsi"/>
          <w:color w:val="000000"/>
        </w:rPr>
        <w:t xml:space="preserve">l </w:t>
      </w:r>
      <w:r w:rsidR="00BA3E24" w:rsidRPr="00DD22A2">
        <w:rPr>
          <w:rFonts w:asciiTheme="minorHAnsi" w:hAnsiTheme="minorHAnsi" w:cstheme="minorHAnsi"/>
          <w:color w:val="000000"/>
        </w:rPr>
        <w:t>ob posameznem naročilu</w:t>
      </w:r>
      <w:r w:rsidR="00DD22A2">
        <w:rPr>
          <w:rFonts w:asciiTheme="minorHAnsi" w:hAnsiTheme="minorHAnsi" w:cstheme="minorHAnsi"/>
          <w:color w:val="000000"/>
        </w:rPr>
        <w:t xml:space="preserve"> v II. fazi</w:t>
      </w:r>
      <w:r w:rsidR="00BA3E24" w:rsidRPr="00DD22A2">
        <w:rPr>
          <w:rFonts w:asciiTheme="minorHAnsi" w:hAnsiTheme="minorHAnsi" w:cstheme="minorHAnsi"/>
          <w:color w:val="000000"/>
        </w:rPr>
        <w:t>.</w:t>
      </w:r>
    </w:p>
  </w:footnote>
  <w:footnote w:id="12">
    <w:p w14:paraId="3CE532AA" w14:textId="0D2AF9E2" w:rsidR="00ED36EE" w:rsidRPr="00D2106F" w:rsidRDefault="00ED36EE" w:rsidP="00ED36EE">
      <w:pPr>
        <w:pStyle w:val="Sprotnaopomba-besedilo"/>
        <w:rPr>
          <w:rFonts w:asciiTheme="minorHAnsi" w:hAnsiTheme="minorHAnsi"/>
        </w:rPr>
      </w:pPr>
      <w:r>
        <w:rPr>
          <w:rStyle w:val="Sprotnaopomba-sklic"/>
        </w:rPr>
        <w:footnoteRef/>
      </w:r>
      <w:r>
        <w:t xml:space="preserve"> </w:t>
      </w:r>
      <w:r w:rsidRPr="00907E39">
        <w:rPr>
          <w:rStyle w:val="BrezrazmikovZnak"/>
          <w:rFonts w:asciiTheme="minorHAnsi" w:hAnsiTheme="minorHAnsi"/>
          <w:i w:val="0"/>
          <w:iCs/>
          <w:szCs w:val="18"/>
        </w:rPr>
        <w:t xml:space="preserve">Glavni izvajalec je </w:t>
      </w:r>
      <w:r w:rsidR="00393831" w:rsidRPr="00907E39">
        <w:rPr>
          <w:rStyle w:val="BrezrazmikovZnak"/>
          <w:rFonts w:asciiTheme="minorHAnsi" w:hAnsiTheme="minorHAnsi"/>
          <w:i w:val="0"/>
          <w:iCs/>
          <w:szCs w:val="18"/>
        </w:rPr>
        <w:t>kandidat</w:t>
      </w:r>
      <w:r w:rsidRPr="00907E39">
        <w:rPr>
          <w:rStyle w:val="BrezrazmikovZnak"/>
          <w:rFonts w:asciiTheme="minorHAnsi" w:hAnsiTheme="minorHAnsi"/>
          <w:i w:val="0"/>
          <w:iCs/>
          <w:szCs w:val="18"/>
        </w:rPr>
        <w:t>, k</w:t>
      </w:r>
      <w:r w:rsidR="00393831" w:rsidRPr="00907E39">
        <w:rPr>
          <w:rStyle w:val="BrezrazmikovZnak"/>
          <w:rFonts w:asciiTheme="minorHAnsi" w:hAnsiTheme="minorHAnsi"/>
          <w:i w:val="0"/>
          <w:iCs/>
          <w:szCs w:val="18"/>
        </w:rPr>
        <w:t xml:space="preserve">ateremu je bila </w:t>
      </w:r>
      <w:r w:rsidRPr="00907E39">
        <w:rPr>
          <w:rStyle w:val="BrezrazmikovZnak"/>
          <w:rFonts w:asciiTheme="minorHAnsi" w:hAnsiTheme="minorHAnsi"/>
          <w:i w:val="0"/>
          <w:iCs/>
          <w:szCs w:val="18"/>
        </w:rPr>
        <w:t xml:space="preserve">v postopku javnega naročila </w:t>
      </w:r>
      <w:r w:rsidR="00393831" w:rsidRPr="00907E39">
        <w:rPr>
          <w:rStyle w:val="BrezrazmikovZnak"/>
          <w:rFonts w:asciiTheme="minorHAnsi" w:hAnsiTheme="minorHAnsi"/>
          <w:i w:val="0"/>
          <w:iCs/>
          <w:szCs w:val="18"/>
        </w:rPr>
        <w:t>priznana usposobljenost</w:t>
      </w:r>
      <w:r w:rsidRPr="00907E39">
        <w:rPr>
          <w:rStyle w:val="BrezrazmikovZnak"/>
          <w:rFonts w:asciiTheme="minorHAnsi" w:hAnsiTheme="minorHAnsi"/>
          <w:i w:val="0"/>
          <w:iCs/>
          <w:szCs w:val="18"/>
        </w:rPr>
        <w:t>,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2D2BEF7E" w:rsidR="009D6956" w:rsidRPr="00502729" w:rsidRDefault="00502729" w:rsidP="00502729">
    <w:pPr>
      <w:pStyle w:val="Glava"/>
    </w:pPr>
    <w:r>
      <w:rPr>
        <w:noProof/>
      </w:rPr>
      <w:drawing>
        <wp:anchor distT="0" distB="0" distL="114300" distR="114300" simplePos="0" relativeHeight="251658244" behindDoc="1" locked="0" layoutInCell="1" allowOverlap="1" wp14:anchorId="098F7D75" wp14:editId="774F7B43">
          <wp:simplePos x="0" y="0"/>
          <wp:positionH relativeFrom="page">
            <wp:align>right</wp:align>
          </wp:positionH>
          <wp:positionV relativeFrom="paragraph">
            <wp:posOffset>-401955</wp:posOffset>
          </wp:positionV>
          <wp:extent cx="7531099" cy="10644798"/>
          <wp:effectExtent l="0" t="0" r="0" b="4445"/>
          <wp:wrapNone/>
          <wp:docPr id="1503350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426F" w14:textId="3F102686" w:rsidR="009D6956" w:rsidRPr="00502729" w:rsidRDefault="00502729" w:rsidP="00502729">
    <w:pPr>
      <w:pStyle w:val="Glava"/>
    </w:pPr>
    <w:r>
      <w:rPr>
        <w:noProof/>
      </w:rPr>
      <w:drawing>
        <wp:anchor distT="0" distB="0" distL="114300" distR="114300" simplePos="0" relativeHeight="251658243" behindDoc="1" locked="0" layoutInCell="1" allowOverlap="1" wp14:anchorId="69A2CBBA" wp14:editId="5DF90D6C">
          <wp:simplePos x="0" y="0"/>
          <wp:positionH relativeFrom="page">
            <wp:align>right</wp:align>
          </wp:positionH>
          <wp:positionV relativeFrom="paragraph">
            <wp:posOffset>-417195</wp:posOffset>
          </wp:positionV>
          <wp:extent cx="7531099" cy="10644798"/>
          <wp:effectExtent l="0" t="0" r="0" b="4445"/>
          <wp:wrapNone/>
          <wp:docPr id="697001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452CAA"/>
    <w:multiLevelType w:val="multilevel"/>
    <w:tmpl w:val="A85A29F6"/>
    <w:lvl w:ilvl="0">
      <w:start w:val="9"/>
      <w:numFmt w:val="decimal"/>
      <w:lvlText w:val="%1."/>
      <w:lvlJc w:val="left"/>
      <w:pPr>
        <w:ind w:left="495" w:hanging="495"/>
      </w:pPr>
      <w:rPr>
        <w:rFonts w:hint="default"/>
      </w:rPr>
    </w:lvl>
    <w:lvl w:ilvl="1">
      <w:start w:val="1"/>
      <w:numFmt w:val="decimal"/>
      <w:lvlText w:val="%1.%2."/>
      <w:lvlJc w:val="left"/>
      <w:pPr>
        <w:ind w:left="886" w:hanging="495"/>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1893" w:hanging="72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928" w:hanging="1800"/>
      </w:pPr>
      <w:rPr>
        <w:rFont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4C5388"/>
    <w:multiLevelType w:val="hybridMultilevel"/>
    <w:tmpl w:val="F3D85BB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4437BBF"/>
    <w:multiLevelType w:val="hybridMultilevel"/>
    <w:tmpl w:val="2AEABE0E"/>
    <w:lvl w:ilvl="0" w:tplc="3AECB8FC">
      <w:start w:val="3"/>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EE2E96"/>
    <w:multiLevelType w:val="hybridMultilevel"/>
    <w:tmpl w:val="F092997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40C64"/>
    <w:multiLevelType w:val="hybridMultilevel"/>
    <w:tmpl w:val="F3D85BBA"/>
    <w:lvl w:ilvl="0" w:tplc="0424000F">
      <w:start w:val="1"/>
      <w:numFmt w:val="decimal"/>
      <w:lvlText w:val="%1."/>
      <w:lvlJc w:val="left"/>
      <w:pPr>
        <w:ind w:left="360" w:hanging="360"/>
      </w:pPr>
    </w:lvl>
    <w:lvl w:ilvl="1" w:tplc="04240019">
      <w:start w:val="1"/>
      <w:numFmt w:val="lowerLetter"/>
      <w:lvlText w:val="%2."/>
      <w:lvlJc w:val="left"/>
      <w:pPr>
        <w:ind w:left="107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C7465F"/>
    <w:multiLevelType w:val="hybridMultilevel"/>
    <w:tmpl w:val="8C98347E"/>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CE21823"/>
    <w:multiLevelType w:val="hybridMultilevel"/>
    <w:tmpl w:val="487877D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FC027C0"/>
    <w:multiLevelType w:val="hybridMultilevel"/>
    <w:tmpl w:val="4E50DF1C"/>
    <w:lvl w:ilvl="0" w:tplc="04240017">
      <w:start w:val="1"/>
      <w:numFmt w:val="lowerLetter"/>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0432F5B"/>
    <w:multiLevelType w:val="hybridMultilevel"/>
    <w:tmpl w:val="E2EAD64C"/>
    <w:lvl w:ilvl="0" w:tplc="04240017">
      <w:start w:val="1"/>
      <w:numFmt w:val="lowerLetter"/>
      <w:lvlText w:val="%1)"/>
      <w:lvlJc w:val="left"/>
      <w:pPr>
        <w:ind w:left="720" w:hanging="360"/>
      </w:pPr>
    </w:lvl>
    <w:lvl w:ilvl="1" w:tplc="0424001B">
      <w:start w:val="1"/>
      <w:numFmt w:val="lowerRoman"/>
      <w:lvlText w:val="%2."/>
      <w:lvlJc w:val="right"/>
      <w:pPr>
        <w:ind w:left="108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904FEE"/>
    <w:multiLevelType w:val="hybridMultilevel"/>
    <w:tmpl w:val="336AB4D8"/>
    <w:lvl w:ilvl="0" w:tplc="4E9074D2">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6AC343B"/>
    <w:multiLevelType w:val="hybridMultilevel"/>
    <w:tmpl w:val="D7383A96"/>
    <w:lvl w:ilvl="0" w:tplc="04240001">
      <w:start w:val="1"/>
      <w:numFmt w:val="bullet"/>
      <w:lvlText w:val=""/>
      <w:lvlJc w:val="left"/>
      <w:pPr>
        <w:ind w:left="752" w:hanging="360"/>
      </w:pPr>
      <w:rPr>
        <w:rFonts w:ascii="Symbol" w:hAnsi="Symbol" w:hint="default"/>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20"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B44218"/>
    <w:multiLevelType w:val="hybridMultilevel"/>
    <w:tmpl w:val="8C9834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3F607C91"/>
    <w:multiLevelType w:val="hybridMultilevel"/>
    <w:tmpl w:val="1C30D4A6"/>
    <w:lvl w:ilvl="0" w:tplc="04240017">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4" w15:restartNumberingAfterBreak="0">
    <w:nsid w:val="41022C56"/>
    <w:multiLevelType w:val="hybridMultilevel"/>
    <w:tmpl w:val="66F8D878"/>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91466F"/>
    <w:multiLevelType w:val="hybridMultilevel"/>
    <w:tmpl w:val="F3D85BB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9C63FE"/>
    <w:multiLevelType w:val="hybridMultilevel"/>
    <w:tmpl w:val="A296C37E"/>
    <w:lvl w:ilvl="0" w:tplc="0424001B">
      <w:start w:val="1"/>
      <w:numFmt w:val="lowerRoman"/>
      <w:lvlText w:val="%1."/>
      <w:lvlJc w:val="righ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1D7D7A"/>
    <w:multiLevelType w:val="hybridMultilevel"/>
    <w:tmpl w:val="59DCC5C8"/>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752EF8"/>
    <w:multiLevelType w:val="hybridMultilevel"/>
    <w:tmpl w:val="A38CCBDE"/>
    <w:lvl w:ilvl="0" w:tplc="3BD83512">
      <w:start w:val="1"/>
      <w:numFmt w:val="bullet"/>
      <w:lvlText w:val="-"/>
      <w:lvlJc w:val="left"/>
      <w:rPr>
        <w:rFonts w:ascii="Verdana" w:eastAsia="Arial Unicode MS" w:hAnsi="Verdana" w:cs="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8D07E12"/>
    <w:multiLevelType w:val="hybridMultilevel"/>
    <w:tmpl w:val="60C4B126"/>
    <w:lvl w:ilvl="0" w:tplc="942A7310">
      <w:start w:val="1"/>
      <w:numFmt w:val="decimal"/>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43C37"/>
    <w:multiLevelType w:val="hybridMultilevel"/>
    <w:tmpl w:val="E536CBBC"/>
    <w:lvl w:ilvl="0" w:tplc="0424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D971894"/>
    <w:multiLevelType w:val="multilevel"/>
    <w:tmpl w:val="02A26C8A"/>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E016AE8"/>
    <w:multiLevelType w:val="multilevel"/>
    <w:tmpl w:val="2114831E"/>
    <w:styleLink w:val="Headings"/>
    <w:lvl w:ilvl="0">
      <w:start w:val="1"/>
      <w:numFmt w:val="decimal"/>
      <w:pStyle w:val="Naslov10"/>
      <w:lvlText w:val="%1."/>
      <w:lvlJc w:val="left"/>
      <w:pPr>
        <w:ind w:left="357" w:hanging="357"/>
      </w:pPr>
      <w:rPr>
        <w:rFonts w:hint="default"/>
      </w:rPr>
    </w:lvl>
    <w:lvl w:ilvl="1">
      <w:start w:val="1"/>
      <w:numFmt w:val="decimal"/>
      <w:pStyle w:val="Naslov20"/>
      <w:lvlText w:val="%1.%2"/>
      <w:lvlJc w:val="left"/>
      <w:pPr>
        <w:ind w:left="499" w:hanging="357"/>
      </w:pPr>
      <w:rPr>
        <w:rFonts w:hint="default"/>
      </w:rPr>
    </w:lvl>
    <w:lvl w:ilvl="2">
      <w:start w:val="1"/>
      <w:numFmt w:val="decimal"/>
      <w:pStyle w:val="Naslov30"/>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0C111D"/>
    <w:multiLevelType w:val="hybridMultilevel"/>
    <w:tmpl w:val="FFACEFF6"/>
    <w:lvl w:ilvl="0" w:tplc="DAA0D2C2">
      <w:start w:val="1"/>
      <w:numFmt w:val="bullet"/>
      <w:lvlText w:val="-"/>
      <w:lvlJc w:val="left"/>
      <w:pPr>
        <w:ind w:left="752" w:hanging="360"/>
      </w:pPr>
      <w:rPr>
        <w:rFonts w:ascii="Calibri" w:eastAsia="Calibri" w:hAnsi="Calibri" w:cs="Calibri" w:hint="default"/>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40" w15:restartNumberingAfterBreak="0">
    <w:nsid w:val="75CA22CF"/>
    <w:multiLevelType w:val="hybridMultilevel"/>
    <w:tmpl w:val="8C98347E"/>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1"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755786293">
    <w:abstractNumId w:val="37"/>
  </w:num>
  <w:num w:numId="2" w16cid:durableId="1957904012">
    <w:abstractNumId w:val="10"/>
    <w:lvlOverride w:ilvl="0">
      <w:lvl w:ilvl="0">
        <w:start w:val="1"/>
        <w:numFmt w:val="decimal"/>
        <w:pStyle w:val="Naslov10"/>
        <w:lvlText w:val="%1."/>
        <w:lvlJc w:val="left"/>
        <w:pPr>
          <w:ind w:left="357" w:hanging="357"/>
        </w:pPr>
        <w:rPr>
          <w:rFonts w:hint="default"/>
        </w:rPr>
      </w:lvl>
    </w:lvlOverride>
    <w:lvlOverride w:ilvl="1">
      <w:lvl w:ilvl="1">
        <w:start w:val="1"/>
        <w:numFmt w:val="decimal"/>
        <w:pStyle w:val="Naslov20"/>
        <w:lvlText w:val="%1.%2"/>
        <w:lvlJc w:val="left"/>
        <w:pPr>
          <w:ind w:left="641" w:hanging="357"/>
        </w:pPr>
        <w:rPr>
          <w:rFonts w:hint="default"/>
        </w:rPr>
      </w:lvl>
    </w:lvlOverride>
    <w:lvlOverride w:ilvl="2">
      <w:lvl w:ilvl="2">
        <w:start w:val="1"/>
        <w:numFmt w:val="decimal"/>
        <w:pStyle w:val="Naslov30"/>
        <w:lvlText w:val="%1.%2.%3"/>
        <w:lvlJc w:val="left"/>
        <w:pPr>
          <w:ind w:left="782"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080369828">
    <w:abstractNumId w:val="35"/>
  </w:num>
  <w:num w:numId="4" w16cid:durableId="637952671">
    <w:abstractNumId w:val="27"/>
  </w:num>
  <w:num w:numId="5" w16cid:durableId="1437866206">
    <w:abstractNumId w:val="6"/>
  </w:num>
  <w:num w:numId="6" w16cid:durableId="1325356238">
    <w:abstractNumId w:val="0"/>
  </w:num>
  <w:num w:numId="7" w16cid:durableId="924074315">
    <w:abstractNumId w:val="5"/>
  </w:num>
  <w:num w:numId="8" w16cid:durableId="890383836">
    <w:abstractNumId w:val="10"/>
    <w:lvlOverride w:ilvl="0">
      <w:lvl w:ilvl="0">
        <w:start w:val="1"/>
        <w:numFmt w:val="decimal"/>
        <w:pStyle w:val="Naslov10"/>
        <w:lvlText w:val="%1."/>
        <w:lvlJc w:val="left"/>
        <w:pPr>
          <w:ind w:left="357" w:hanging="357"/>
        </w:pPr>
        <w:rPr>
          <w:rFonts w:hint="default"/>
        </w:rPr>
      </w:lvl>
    </w:lvlOverride>
    <w:lvlOverride w:ilvl="1">
      <w:lvl w:ilvl="1">
        <w:start w:val="1"/>
        <w:numFmt w:val="decimal"/>
        <w:pStyle w:val="Naslov20"/>
        <w:lvlText w:val="%1.%2"/>
        <w:lvlJc w:val="left"/>
        <w:pPr>
          <w:ind w:left="499" w:hanging="357"/>
        </w:pPr>
        <w:rPr>
          <w:rFonts w:hint="default"/>
        </w:rPr>
      </w:lvl>
    </w:lvlOverride>
    <w:lvlOverride w:ilvl="2">
      <w:lvl w:ilvl="2">
        <w:start w:val="1"/>
        <w:numFmt w:val="decimal"/>
        <w:pStyle w:val="Naslov30"/>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16cid:durableId="2066907126">
    <w:abstractNumId w:val="38"/>
  </w:num>
  <w:num w:numId="10" w16cid:durableId="602806406">
    <w:abstractNumId w:val="41"/>
  </w:num>
  <w:num w:numId="11" w16cid:durableId="30569287">
    <w:abstractNumId w:val="21"/>
  </w:num>
  <w:num w:numId="12" w16cid:durableId="1006056442">
    <w:abstractNumId w:val="18"/>
  </w:num>
  <w:num w:numId="13" w16cid:durableId="993024425">
    <w:abstractNumId w:val="20"/>
  </w:num>
  <w:num w:numId="14" w16cid:durableId="218371523">
    <w:abstractNumId w:val="9"/>
  </w:num>
  <w:num w:numId="15" w16cid:durableId="1081022736">
    <w:abstractNumId w:val="3"/>
  </w:num>
  <w:num w:numId="16" w16cid:durableId="1081178315">
    <w:abstractNumId w:val="31"/>
  </w:num>
  <w:num w:numId="17" w16cid:durableId="1821919415">
    <w:abstractNumId w:val="29"/>
  </w:num>
  <w:num w:numId="18" w16cid:durableId="1800760312">
    <w:abstractNumId w:val="8"/>
  </w:num>
  <w:num w:numId="19" w16cid:durableId="1226913992">
    <w:abstractNumId w:val="24"/>
  </w:num>
  <w:num w:numId="20" w16cid:durableId="261378112">
    <w:abstractNumId w:val="34"/>
  </w:num>
  <w:num w:numId="21" w16cid:durableId="572665355">
    <w:abstractNumId w:val="36"/>
  </w:num>
  <w:num w:numId="22" w16cid:durableId="1368870042">
    <w:abstractNumId w:val="7"/>
  </w:num>
  <w:num w:numId="23" w16cid:durableId="921140487">
    <w:abstractNumId w:val="22"/>
  </w:num>
  <w:num w:numId="24" w16cid:durableId="1303847315">
    <w:abstractNumId w:val="19"/>
  </w:num>
  <w:num w:numId="25" w16cid:durableId="1126385796">
    <w:abstractNumId w:val="14"/>
  </w:num>
  <w:num w:numId="26" w16cid:durableId="99954748">
    <w:abstractNumId w:val="15"/>
  </w:num>
  <w:num w:numId="27" w16cid:durableId="1774083586">
    <w:abstractNumId w:val="23"/>
  </w:num>
  <w:num w:numId="28" w16cid:durableId="1980064543">
    <w:abstractNumId w:val="39"/>
  </w:num>
  <w:num w:numId="29" w16cid:durableId="125123173">
    <w:abstractNumId w:val="1"/>
  </w:num>
  <w:num w:numId="30" w16cid:durableId="1177771018">
    <w:abstractNumId w:val="32"/>
  </w:num>
  <w:num w:numId="31" w16cid:durableId="461001041">
    <w:abstractNumId w:val="33"/>
  </w:num>
  <w:num w:numId="32" w16cid:durableId="2108038392">
    <w:abstractNumId w:val="28"/>
  </w:num>
  <w:num w:numId="33" w16cid:durableId="198057850">
    <w:abstractNumId w:val="30"/>
  </w:num>
  <w:num w:numId="34" w16cid:durableId="784692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8998780">
    <w:abstractNumId w:val="12"/>
  </w:num>
  <w:num w:numId="36" w16cid:durableId="850681359">
    <w:abstractNumId w:val="11"/>
  </w:num>
  <w:num w:numId="37" w16cid:durableId="576284506">
    <w:abstractNumId w:val="26"/>
  </w:num>
  <w:num w:numId="38" w16cid:durableId="461191613">
    <w:abstractNumId w:val="17"/>
  </w:num>
  <w:num w:numId="39" w16cid:durableId="219951057">
    <w:abstractNumId w:val="2"/>
  </w:num>
  <w:num w:numId="40" w16cid:durableId="663123282">
    <w:abstractNumId w:val="40"/>
  </w:num>
  <w:num w:numId="41" w16cid:durableId="1892573322">
    <w:abstractNumId w:val="13"/>
  </w:num>
  <w:num w:numId="42" w16cid:durableId="1634481056">
    <w:abstractNumId w:val="25"/>
  </w:num>
  <w:num w:numId="43" w16cid:durableId="1549608241">
    <w:abstractNumId w:val="4"/>
  </w:num>
  <w:num w:numId="44" w16cid:durableId="2024014047">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313"/>
    <w:rsid w:val="000028D4"/>
    <w:rsid w:val="00002A2A"/>
    <w:rsid w:val="00003A30"/>
    <w:rsid w:val="00004223"/>
    <w:rsid w:val="00004B23"/>
    <w:rsid w:val="00005F4B"/>
    <w:rsid w:val="000063C2"/>
    <w:rsid w:val="000072AB"/>
    <w:rsid w:val="000078CB"/>
    <w:rsid w:val="00007BEF"/>
    <w:rsid w:val="00010B76"/>
    <w:rsid w:val="00010E67"/>
    <w:rsid w:val="00010FED"/>
    <w:rsid w:val="00011ADB"/>
    <w:rsid w:val="00011E1A"/>
    <w:rsid w:val="00012092"/>
    <w:rsid w:val="000124BB"/>
    <w:rsid w:val="00012979"/>
    <w:rsid w:val="00012D9C"/>
    <w:rsid w:val="00012E4C"/>
    <w:rsid w:val="00014152"/>
    <w:rsid w:val="00015DD6"/>
    <w:rsid w:val="00015F36"/>
    <w:rsid w:val="000169B6"/>
    <w:rsid w:val="000169CF"/>
    <w:rsid w:val="0002083E"/>
    <w:rsid w:val="0002195B"/>
    <w:rsid w:val="00023B10"/>
    <w:rsid w:val="00023D04"/>
    <w:rsid w:val="00023D3D"/>
    <w:rsid w:val="0002578C"/>
    <w:rsid w:val="0002681E"/>
    <w:rsid w:val="00026D7F"/>
    <w:rsid w:val="00026DC4"/>
    <w:rsid w:val="00026E41"/>
    <w:rsid w:val="00027ECC"/>
    <w:rsid w:val="00032A24"/>
    <w:rsid w:val="00032F94"/>
    <w:rsid w:val="00033760"/>
    <w:rsid w:val="00033B80"/>
    <w:rsid w:val="00033C8D"/>
    <w:rsid w:val="000344DF"/>
    <w:rsid w:val="0003458C"/>
    <w:rsid w:val="00034A7B"/>
    <w:rsid w:val="00034EF8"/>
    <w:rsid w:val="00035A51"/>
    <w:rsid w:val="00035FD6"/>
    <w:rsid w:val="000363BE"/>
    <w:rsid w:val="000369FF"/>
    <w:rsid w:val="000406D7"/>
    <w:rsid w:val="000412E8"/>
    <w:rsid w:val="00041375"/>
    <w:rsid w:val="00041460"/>
    <w:rsid w:val="00041A5A"/>
    <w:rsid w:val="00042101"/>
    <w:rsid w:val="00042DEB"/>
    <w:rsid w:val="00044767"/>
    <w:rsid w:val="0004688E"/>
    <w:rsid w:val="00050793"/>
    <w:rsid w:val="00050F4D"/>
    <w:rsid w:val="0005351B"/>
    <w:rsid w:val="00053B35"/>
    <w:rsid w:val="00053CFF"/>
    <w:rsid w:val="00053EBD"/>
    <w:rsid w:val="00055650"/>
    <w:rsid w:val="00056645"/>
    <w:rsid w:val="00056A00"/>
    <w:rsid w:val="00056FBB"/>
    <w:rsid w:val="00060E2A"/>
    <w:rsid w:val="0006117D"/>
    <w:rsid w:val="000631C2"/>
    <w:rsid w:val="000637AE"/>
    <w:rsid w:val="0006500B"/>
    <w:rsid w:val="0006502C"/>
    <w:rsid w:val="00065CD3"/>
    <w:rsid w:val="00066550"/>
    <w:rsid w:val="000675DE"/>
    <w:rsid w:val="0007004C"/>
    <w:rsid w:val="00070DD2"/>
    <w:rsid w:val="0007186E"/>
    <w:rsid w:val="00071E5A"/>
    <w:rsid w:val="00074211"/>
    <w:rsid w:val="000757BF"/>
    <w:rsid w:val="00075E43"/>
    <w:rsid w:val="00077BD5"/>
    <w:rsid w:val="00081380"/>
    <w:rsid w:val="0008140E"/>
    <w:rsid w:val="00081428"/>
    <w:rsid w:val="0008197B"/>
    <w:rsid w:val="00081AA9"/>
    <w:rsid w:val="00081B94"/>
    <w:rsid w:val="00081CBB"/>
    <w:rsid w:val="000825FF"/>
    <w:rsid w:val="00082954"/>
    <w:rsid w:val="00085211"/>
    <w:rsid w:val="00085B52"/>
    <w:rsid w:val="00087ED6"/>
    <w:rsid w:val="00090C6A"/>
    <w:rsid w:val="0009104E"/>
    <w:rsid w:val="000918E8"/>
    <w:rsid w:val="00091B32"/>
    <w:rsid w:val="00093844"/>
    <w:rsid w:val="0009454A"/>
    <w:rsid w:val="00095351"/>
    <w:rsid w:val="000960CD"/>
    <w:rsid w:val="000964E1"/>
    <w:rsid w:val="000965DF"/>
    <w:rsid w:val="00097A70"/>
    <w:rsid w:val="00097F13"/>
    <w:rsid w:val="000A1959"/>
    <w:rsid w:val="000A2C72"/>
    <w:rsid w:val="000A3391"/>
    <w:rsid w:val="000A351D"/>
    <w:rsid w:val="000A35D8"/>
    <w:rsid w:val="000A35F4"/>
    <w:rsid w:val="000A3CEA"/>
    <w:rsid w:val="000A4471"/>
    <w:rsid w:val="000A45B0"/>
    <w:rsid w:val="000A4B6A"/>
    <w:rsid w:val="000A71DC"/>
    <w:rsid w:val="000A76DB"/>
    <w:rsid w:val="000B0571"/>
    <w:rsid w:val="000B0C56"/>
    <w:rsid w:val="000B17A2"/>
    <w:rsid w:val="000B1893"/>
    <w:rsid w:val="000B2F72"/>
    <w:rsid w:val="000B41C0"/>
    <w:rsid w:val="000B5191"/>
    <w:rsid w:val="000B5F71"/>
    <w:rsid w:val="000B6278"/>
    <w:rsid w:val="000B64F7"/>
    <w:rsid w:val="000B66C4"/>
    <w:rsid w:val="000B740B"/>
    <w:rsid w:val="000B7A9C"/>
    <w:rsid w:val="000C153D"/>
    <w:rsid w:val="000C2A01"/>
    <w:rsid w:val="000C69E9"/>
    <w:rsid w:val="000C735E"/>
    <w:rsid w:val="000C7877"/>
    <w:rsid w:val="000C799C"/>
    <w:rsid w:val="000D053F"/>
    <w:rsid w:val="000D0D38"/>
    <w:rsid w:val="000D27BA"/>
    <w:rsid w:val="000D2E49"/>
    <w:rsid w:val="000D3400"/>
    <w:rsid w:val="000D3BC9"/>
    <w:rsid w:val="000D5715"/>
    <w:rsid w:val="000D5BB5"/>
    <w:rsid w:val="000D5FBB"/>
    <w:rsid w:val="000D7A27"/>
    <w:rsid w:val="000D7C7E"/>
    <w:rsid w:val="000E08B4"/>
    <w:rsid w:val="000E10F9"/>
    <w:rsid w:val="000E2AF5"/>
    <w:rsid w:val="000E3665"/>
    <w:rsid w:val="000E3D58"/>
    <w:rsid w:val="000E58F2"/>
    <w:rsid w:val="000E5A3F"/>
    <w:rsid w:val="000E5D7C"/>
    <w:rsid w:val="000E686A"/>
    <w:rsid w:val="000E7A84"/>
    <w:rsid w:val="000E7E80"/>
    <w:rsid w:val="000F085B"/>
    <w:rsid w:val="000F262B"/>
    <w:rsid w:val="000F4247"/>
    <w:rsid w:val="000F5310"/>
    <w:rsid w:val="000F6718"/>
    <w:rsid w:val="000F75C6"/>
    <w:rsid w:val="0010091F"/>
    <w:rsid w:val="00100D34"/>
    <w:rsid w:val="00101682"/>
    <w:rsid w:val="00102AB5"/>
    <w:rsid w:val="00103180"/>
    <w:rsid w:val="00103EAE"/>
    <w:rsid w:val="00103EE5"/>
    <w:rsid w:val="00104310"/>
    <w:rsid w:val="0010775E"/>
    <w:rsid w:val="00107834"/>
    <w:rsid w:val="00110547"/>
    <w:rsid w:val="0011143D"/>
    <w:rsid w:val="001118E3"/>
    <w:rsid w:val="00111D3D"/>
    <w:rsid w:val="001144AB"/>
    <w:rsid w:val="0011549B"/>
    <w:rsid w:val="001158B5"/>
    <w:rsid w:val="0011613B"/>
    <w:rsid w:val="0011656D"/>
    <w:rsid w:val="00120550"/>
    <w:rsid w:val="00120A46"/>
    <w:rsid w:val="00121094"/>
    <w:rsid w:val="00121248"/>
    <w:rsid w:val="00121908"/>
    <w:rsid w:val="00121D64"/>
    <w:rsid w:val="001221DD"/>
    <w:rsid w:val="0012364B"/>
    <w:rsid w:val="00124461"/>
    <w:rsid w:val="00124735"/>
    <w:rsid w:val="00124CD9"/>
    <w:rsid w:val="00125D78"/>
    <w:rsid w:val="00126055"/>
    <w:rsid w:val="0012671C"/>
    <w:rsid w:val="00126FA0"/>
    <w:rsid w:val="00127772"/>
    <w:rsid w:val="001277E6"/>
    <w:rsid w:val="00130178"/>
    <w:rsid w:val="00130BE3"/>
    <w:rsid w:val="00130CBF"/>
    <w:rsid w:val="0013100F"/>
    <w:rsid w:val="001317DD"/>
    <w:rsid w:val="0013181E"/>
    <w:rsid w:val="00131CD2"/>
    <w:rsid w:val="00131CF2"/>
    <w:rsid w:val="001353EF"/>
    <w:rsid w:val="00135AB6"/>
    <w:rsid w:val="0013683A"/>
    <w:rsid w:val="001375B6"/>
    <w:rsid w:val="001375D5"/>
    <w:rsid w:val="00137D5F"/>
    <w:rsid w:val="00140271"/>
    <w:rsid w:val="00142925"/>
    <w:rsid w:val="00142B7E"/>
    <w:rsid w:val="00142EA9"/>
    <w:rsid w:val="0014346A"/>
    <w:rsid w:val="00143FEB"/>
    <w:rsid w:val="00144724"/>
    <w:rsid w:val="00144877"/>
    <w:rsid w:val="00144E6E"/>
    <w:rsid w:val="001465A1"/>
    <w:rsid w:val="0014694B"/>
    <w:rsid w:val="001471F3"/>
    <w:rsid w:val="00147453"/>
    <w:rsid w:val="00150B80"/>
    <w:rsid w:val="0015151B"/>
    <w:rsid w:val="00152883"/>
    <w:rsid w:val="00152B13"/>
    <w:rsid w:val="00153DA0"/>
    <w:rsid w:val="00155994"/>
    <w:rsid w:val="00156AD0"/>
    <w:rsid w:val="00157CAB"/>
    <w:rsid w:val="001602CA"/>
    <w:rsid w:val="00160F74"/>
    <w:rsid w:val="00161559"/>
    <w:rsid w:val="00161942"/>
    <w:rsid w:val="00162159"/>
    <w:rsid w:val="00162808"/>
    <w:rsid w:val="00162E4B"/>
    <w:rsid w:val="00164F36"/>
    <w:rsid w:val="0016510A"/>
    <w:rsid w:val="00165941"/>
    <w:rsid w:val="00165A0D"/>
    <w:rsid w:val="00165CCA"/>
    <w:rsid w:val="00166748"/>
    <w:rsid w:val="001668AE"/>
    <w:rsid w:val="00166B3B"/>
    <w:rsid w:val="00166D83"/>
    <w:rsid w:val="00167581"/>
    <w:rsid w:val="00167605"/>
    <w:rsid w:val="0017058C"/>
    <w:rsid w:val="00171313"/>
    <w:rsid w:val="001716C5"/>
    <w:rsid w:val="00171B74"/>
    <w:rsid w:val="00172A4C"/>
    <w:rsid w:val="00173573"/>
    <w:rsid w:val="0017388F"/>
    <w:rsid w:val="0017436F"/>
    <w:rsid w:val="001746AD"/>
    <w:rsid w:val="00174D87"/>
    <w:rsid w:val="00175BC2"/>
    <w:rsid w:val="00176382"/>
    <w:rsid w:val="0017690A"/>
    <w:rsid w:val="00176970"/>
    <w:rsid w:val="00177AF3"/>
    <w:rsid w:val="0018018B"/>
    <w:rsid w:val="001810A1"/>
    <w:rsid w:val="00181F9B"/>
    <w:rsid w:val="0018274C"/>
    <w:rsid w:val="00182BED"/>
    <w:rsid w:val="001838DA"/>
    <w:rsid w:val="00184425"/>
    <w:rsid w:val="0018465B"/>
    <w:rsid w:val="00184944"/>
    <w:rsid w:val="00184DA9"/>
    <w:rsid w:val="001859C2"/>
    <w:rsid w:val="0018717F"/>
    <w:rsid w:val="00187890"/>
    <w:rsid w:val="00187E3C"/>
    <w:rsid w:val="00187FD2"/>
    <w:rsid w:val="00191848"/>
    <w:rsid w:val="00191B44"/>
    <w:rsid w:val="00193D1A"/>
    <w:rsid w:val="001940ED"/>
    <w:rsid w:val="00195B86"/>
    <w:rsid w:val="0019666D"/>
    <w:rsid w:val="00196E54"/>
    <w:rsid w:val="00197A70"/>
    <w:rsid w:val="00197AAE"/>
    <w:rsid w:val="00197BC8"/>
    <w:rsid w:val="001A0631"/>
    <w:rsid w:val="001A2AAC"/>
    <w:rsid w:val="001A378B"/>
    <w:rsid w:val="001A407F"/>
    <w:rsid w:val="001A4081"/>
    <w:rsid w:val="001A40F4"/>
    <w:rsid w:val="001A4565"/>
    <w:rsid w:val="001A4F86"/>
    <w:rsid w:val="001A5F38"/>
    <w:rsid w:val="001A6646"/>
    <w:rsid w:val="001A67D0"/>
    <w:rsid w:val="001A77D6"/>
    <w:rsid w:val="001B0726"/>
    <w:rsid w:val="001B1601"/>
    <w:rsid w:val="001B1F5F"/>
    <w:rsid w:val="001B2CAD"/>
    <w:rsid w:val="001B3AA9"/>
    <w:rsid w:val="001B3DB2"/>
    <w:rsid w:val="001B60F2"/>
    <w:rsid w:val="001B625C"/>
    <w:rsid w:val="001B627F"/>
    <w:rsid w:val="001B62FD"/>
    <w:rsid w:val="001B6746"/>
    <w:rsid w:val="001B6B52"/>
    <w:rsid w:val="001B6C82"/>
    <w:rsid w:val="001B79FE"/>
    <w:rsid w:val="001C04F6"/>
    <w:rsid w:val="001C0789"/>
    <w:rsid w:val="001C095A"/>
    <w:rsid w:val="001C4582"/>
    <w:rsid w:val="001C465D"/>
    <w:rsid w:val="001C5AE3"/>
    <w:rsid w:val="001C5DA5"/>
    <w:rsid w:val="001C6056"/>
    <w:rsid w:val="001C6F2E"/>
    <w:rsid w:val="001C7210"/>
    <w:rsid w:val="001C77E2"/>
    <w:rsid w:val="001C7ACC"/>
    <w:rsid w:val="001D296C"/>
    <w:rsid w:val="001D2CDD"/>
    <w:rsid w:val="001D333C"/>
    <w:rsid w:val="001D39B6"/>
    <w:rsid w:val="001D46BA"/>
    <w:rsid w:val="001D50F9"/>
    <w:rsid w:val="001D6A27"/>
    <w:rsid w:val="001D75FC"/>
    <w:rsid w:val="001D790F"/>
    <w:rsid w:val="001E11F4"/>
    <w:rsid w:val="001E1E80"/>
    <w:rsid w:val="001E295A"/>
    <w:rsid w:val="001E2EA1"/>
    <w:rsid w:val="001E3394"/>
    <w:rsid w:val="001E4D4F"/>
    <w:rsid w:val="001E5303"/>
    <w:rsid w:val="001E5ADE"/>
    <w:rsid w:val="001E613C"/>
    <w:rsid w:val="001E6781"/>
    <w:rsid w:val="001E685C"/>
    <w:rsid w:val="001E7F3F"/>
    <w:rsid w:val="001F0C07"/>
    <w:rsid w:val="001F22A5"/>
    <w:rsid w:val="001F2789"/>
    <w:rsid w:val="001F2C54"/>
    <w:rsid w:val="001F4BE5"/>
    <w:rsid w:val="001F614F"/>
    <w:rsid w:val="001F62C7"/>
    <w:rsid w:val="001F6F87"/>
    <w:rsid w:val="001F7140"/>
    <w:rsid w:val="00200139"/>
    <w:rsid w:val="002016D3"/>
    <w:rsid w:val="00202D2B"/>
    <w:rsid w:val="00203401"/>
    <w:rsid w:val="0020434B"/>
    <w:rsid w:val="002047DF"/>
    <w:rsid w:val="00205C74"/>
    <w:rsid w:val="002065B4"/>
    <w:rsid w:val="0020798C"/>
    <w:rsid w:val="00207B04"/>
    <w:rsid w:val="00210379"/>
    <w:rsid w:val="002103C8"/>
    <w:rsid w:val="00210481"/>
    <w:rsid w:val="00211342"/>
    <w:rsid w:val="002116EC"/>
    <w:rsid w:val="00213A94"/>
    <w:rsid w:val="00214839"/>
    <w:rsid w:val="00214A79"/>
    <w:rsid w:val="00215622"/>
    <w:rsid w:val="00217E26"/>
    <w:rsid w:val="00220E08"/>
    <w:rsid w:val="00222654"/>
    <w:rsid w:val="00222835"/>
    <w:rsid w:val="00222EF1"/>
    <w:rsid w:val="002231A9"/>
    <w:rsid w:val="00223CFB"/>
    <w:rsid w:val="00224250"/>
    <w:rsid w:val="002242C7"/>
    <w:rsid w:val="00224601"/>
    <w:rsid w:val="002246EE"/>
    <w:rsid w:val="0022522F"/>
    <w:rsid w:val="002255F1"/>
    <w:rsid w:val="002257E5"/>
    <w:rsid w:val="00225A52"/>
    <w:rsid w:val="00226145"/>
    <w:rsid w:val="002261E8"/>
    <w:rsid w:val="00226B5D"/>
    <w:rsid w:val="0023041B"/>
    <w:rsid w:val="00230D22"/>
    <w:rsid w:val="00230DE0"/>
    <w:rsid w:val="00232CB5"/>
    <w:rsid w:val="0023306B"/>
    <w:rsid w:val="002336D8"/>
    <w:rsid w:val="00233AEB"/>
    <w:rsid w:val="00233DBC"/>
    <w:rsid w:val="002341DC"/>
    <w:rsid w:val="002342DB"/>
    <w:rsid w:val="00234453"/>
    <w:rsid w:val="0023509B"/>
    <w:rsid w:val="002362C4"/>
    <w:rsid w:val="00237077"/>
    <w:rsid w:val="002404D0"/>
    <w:rsid w:val="00241457"/>
    <w:rsid w:val="00241972"/>
    <w:rsid w:val="00241A13"/>
    <w:rsid w:val="00242AB7"/>
    <w:rsid w:val="00242F0D"/>
    <w:rsid w:val="00243136"/>
    <w:rsid w:val="0024441D"/>
    <w:rsid w:val="00244A5A"/>
    <w:rsid w:val="00244EAA"/>
    <w:rsid w:val="00247D4D"/>
    <w:rsid w:val="00250608"/>
    <w:rsid w:val="00250A2E"/>
    <w:rsid w:val="0025155F"/>
    <w:rsid w:val="00251A65"/>
    <w:rsid w:val="0025212F"/>
    <w:rsid w:val="00253402"/>
    <w:rsid w:val="00254EAD"/>
    <w:rsid w:val="00255411"/>
    <w:rsid w:val="00255517"/>
    <w:rsid w:val="002564B0"/>
    <w:rsid w:val="002568AB"/>
    <w:rsid w:val="00257DA8"/>
    <w:rsid w:val="00261DF2"/>
    <w:rsid w:val="0026289B"/>
    <w:rsid w:val="00262DC7"/>
    <w:rsid w:val="00262E12"/>
    <w:rsid w:val="0026364E"/>
    <w:rsid w:val="002637CD"/>
    <w:rsid w:val="002639F8"/>
    <w:rsid w:val="00263CE3"/>
    <w:rsid w:val="00263F7A"/>
    <w:rsid w:val="00265BB2"/>
    <w:rsid w:val="0026726F"/>
    <w:rsid w:val="002677CC"/>
    <w:rsid w:val="00270A35"/>
    <w:rsid w:val="00273AE8"/>
    <w:rsid w:val="00273EC1"/>
    <w:rsid w:val="00274427"/>
    <w:rsid w:val="00274551"/>
    <w:rsid w:val="00274610"/>
    <w:rsid w:val="002767B6"/>
    <w:rsid w:val="002769E8"/>
    <w:rsid w:val="00277A94"/>
    <w:rsid w:val="00280A9C"/>
    <w:rsid w:val="00280C52"/>
    <w:rsid w:val="002814E9"/>
    <w:rsid w:val="002815D1"/>
    <w:rsid w:val="00281AAF"/>
    <w:rsid w:val="002825C6"/>
    <w:rsid w:val="00282C53"/>
    <w:rsid w:val="00283562"/>
    <w:rsid w:val="002838E4"/>
    <w:rsid w:val="00283BB0"/>
    <w:rsid w:val="0028514D"/>
    <w:rsid w:val="002851C4"/>
    <w:rsid w:val="002863CD"/>
    <w:rsid w:val="00286682"/>
    <w:rsid w:val="00287693"/>
    <w:rsid w:val="002877FE"/>
    <w:rsid w:val="0028786F"/>
    <w:rsid w:val="002879C4"/>
    <w:rsid w:val="00287B94"/>
    <w:rsid w:val="00287D74"/>
    <w:rsid w:val="002903E9"/>
    <w:rsid w:val="0029109A"/>
    <w:rsid w:val="002917BB"/>
    <w:rsid w:val="00292D53"/>
    <w:rsid w:val="0029355D"/>
    <w:rsid w:val="002946BE"/>
    <w:rsid w:val="002955AA"/>
    <w:rsid w:val="002958FE"/>
    <w:rsid w:val="00296010"/>
    <w:rsid w:val="002A0509"/>
    <w:rsid w:val="002A1542"/>
    <w:rsid w:val="002A25EB"/>
    <w:rsid w:val="002A2A10"/>
    <w:rsid w:val="002A367F"/>
    <w:rsid w:val="002A3BA6"/>
    <w:rsid w:val="002A4D70"/>
    <w:rsid w:val="002A513E"/>
    <w:rsid w:val="002A64B0"/>
    <w:rsid w:val="002A6853"/>
    <w:rsid w:val="002A7C00"/>
    <w:rsid w:val="002B0C97"/>
    <w:rsid w:val="002B2B13"/>
    <w:rsid w:val="002B33FF"/>
    <w:rsid w:val="002B48AB"/>
    <w:rsid w:val="002B4C03"/>
    <w:rsid w:val="002B5236"/>
    <w:rsid w:val="002B55BD"/>
    <w:rsid w:val="002B60E3"/>
    <w:rsid w:val="002B654D"/>
    <w:rsid w:val="002B6B6B"/>
    <w:rsid w:val="002C035F"/>
    <w:rsid w:val="002C0F3F"/>
    <w:rsid w:val="002C1278"/>
    <w:rsid w:val="002C13FC"/>
    <w:rsid w:val="002C173A"/>
    <w:rsid w:val="002C3045"/>
    <w:rsid w:val="002C31A4"/>
    <w:rsid w:val="002C3A24"/>
    <w:rsid w:val="002C3FC0"/>
    <w:rsid w:val="002C427C"/>
    <w:rsid w:val="002C5389"/>
    <w:rsid w:val="002D2031"/>
    <w:rsid w:val="002D26F8"/>
    <w:rsid w:val="002D2EF6"/>
    <w:rsid w:val="002D4F2D"/>
    <w:rsid w:val="002D5895"/>
    <w:rsid w:val="002D62C8"/>
    <w:rsid w:val="002D6324"/>
    <w:rsid w:val="002D6CB5"/>
    <w:rsid w:val="002E0122"/>
    <w:rsid w:val="002E0C83"/>
    <w:rsid w:val="002E1486"/>
    <w:rsid w:val="002E16C4"/>
    <w:rsid w:val="002E25E9"/>
    <w:rsid w:val="002E2775"/>
    <w:rsid w:val="002E383E"/>
    <w:rsid w:val="002E3D5D"/>
    <w:rsid w:val="002E3DD9"/>
    <w:rsid w:val="002E4179"/>
    <w:rsid w:val="002E4340"/>
    <w:rsid w:val="002E4ECA"/>
    <w:rsid w:val="002E524A"/>
    <w:rsid w:val="002E606B"/>
    <w:rsid w:val="002E78EE"/>
    <w:rsid w:val="002F004F"/>
    <w:rsid w:val="002F0A9F"/>
    <w:rsid w:val="002F1E14"/>
    <w:rsid w:val="002F1F42"/>
    <w:rsid w:val="002F28BA"/>
    <w:rsid w:val="002F2A8A"/>
    <w:rsid w:val="002F2CF1"/>
    <w:rsid w:val="002F3D91"/>
    <w:rsid w:val="002F4B50"/>
    <w:rsid w:val="002F5592"/>
    <w:rsid w:val="002F7589"/>
    <w:rsid w:val="002F7658"/>
    <w:rsid w:val="002F7720"/>
    <w:rsid w:val="002F7BC4"/>
    <w:rsid w:val="002F7F47"/>
    <w:rsid w:val="002F7F9C"/>
    <w:rsid w:val="00300276"/>
    <w:rsid w:val="0030028A"/>
    <w:rsid w:val="003022E7"/>
    <w:rsid w:val="00302A5A"/>
    <w:rsid w:val="00303271"/>
    <w:rsid w:val="00303D96"/>
    <w:rsid w:val="00304BC5"/>
    <w:rsid w:val="003053EF"/>
    <w:rsid w:val="00305479"/>
    <w:rsid w:val="003059ED"/>
    <w:rsid w:val="00306167"/>
    <w:rsid w:val="00306937"/>
    <w:rsid w:val="003073AD"/>
    <w:rsid w:val="00307EBF"/>
    <w:rsid w:val="00307F19"/>
    <w:rsid w:val="00307F37"/>
    <w:rsid w:val="00310087"/>
    <w:rsid w:val="00312B98"/>
    <w:rsid w:val="00313095"/>
    <w:rsid w:val="0031325A"/>
    <w:rsid w:val="00314473"/>
    <w:rsid w:val="003146A2"/>
    <w:rsid w:val="003154A8"/>
    <w:rsid w:val="00315561"/>
    <w:rsid w:val="00316B9E"/>
    <w:rsid w:val="00316D87"/>
    <w:rsid w:val="00317174"/>
    <w:rsid w:val="003174CC"/>
    <w:rsid w:val="00317910"/>
    <w:rsid w:val="00317A3F"/>
    <w:rsid w:val="00320AE5"/>
    <w:rsid w:val="00320B9D"/>
    <w:rsid w:val="00321E8F"/>
    <w:rsid w:val="0032201E"/>
    <w:rsid w:val="003220BA"/>
    <w:rsid w:val="003222DB"/>
    <w:rsid w:val="003229EB"/>
    <w:rsid w:val="00322D0A"/>
    <w:rsid w:val="00322E01"/>
    <w:rsid w:val="0032399A"/>
    <w:rsid w:val="00323DE4"/>
    <w:rsid w:val="00323ED6"/>
    <w:rsid w:val="0032410C"/>
    <w:rsid w:val="00326149"/>
    <w:rsid w:val="003261F0"/>
    <w:rsid w:val="00327175"/>
    <w:rsid w:val="0032746A"/>
    <w:rsid w:val="00327FD1"/>
    <w:rsid w:val="00331207"/>
    <w:rsid w:val="003316FF"/>
    <w:rsid w:val="00331BA4"/>
    <w:rsid w:val="00331EE7"/>
    <w:rsid w:val="00332860"/>
    <w:rsid w:val="003334F7"/>
    <w:rsid w:val="00333521"/>
    <w:rsid w:val="00333656"/>
    <w:rsid w:val="00333B73"/>
    <w:rsid w:val="00334B30"/>
    <w:rsid w:val="003353C1"/>
    <w:rsid w:val="00335ECD"/>
    <w:rsid w:val="00335EE6"/>
    <w:rsid w:val="00336541"/>
    <w:rsid w:val="00336671"/>
    <w:rsid w:val="00336D38"/>
    <w:rsid w:val="00337194"/>
    <w:rsid w:val="0033730D"/>
    <w:rsid w:val="00337699"/>
    <w:rsid w:val="003401A6"/>
    <w:rsid w:val="0034131A"/>
    <w:rsid w:val="00342111"/>
    <w:rsid w:val="00342B1C"/>
    <w:rsid w:val="00342D1B"/>
    <w:rsid w:val="003439F3"/>
    <w:rsid w:val="00343A24"/>
    <w:rsid w:val="00343BAF"/>
    <w:rsid w:val="00345728"/>
    <w:rsid w:val="0034588D"/>
    <w:rsid w:val="003468BE"/>
    <w:rsid w:val="003468DD"/>
    <w:rsid w:val="00347BB3"/>
    <w:rsid w:val="003503CA"/>
    <w:rsid w:val="00350D7A"/>
    <w:rsid w:val="0035229F"/>
    <w:rsid w:val="003529CF"/>
    <w:rsid w:val="0035349F"/>
    <w:rsid w:val="00354169"/>
    <w:rsid w:val="0035469E"/>
    <w:rsid w:val="00354F6B"/>
    <w:rsid w:val="00356A45"/>
    <w:rsid w:val="003577BA"/>
    <w:rsid w:val="00360B5B"/>
    <w:rsid w:val="00361663"/>
    <w:rsid w:val="00361E99"/>
    <w:rsid w:val="0036234F"/>
    <w:rsid w:val="00363477"/>
    <w:rsid w:val="00363E5F"/>
    <w:rsid w:val="003644D9"/>
    <w:rsid w:val="00366B65"/>
    <w:rsid w:val="00367036"/>
    <w:rsid w:val="0036750C"/>
    <w:rsid w:val="0037030A"/>
    <w:rsid w:val="003715DA"/>
    <w:rsid w:val="003717E3"/>
    <w:rsid w:val="00371BEC"/>
    <w:rsid w:val="00371E38"/>
    <w:rsid w:val="00371F4F"/>
    <w:rsid w:val="00372796"/>
    <w:rsid w:val="00372D4D"/>
    <w:rsid w:val="00372FBE"/>
    <w:rsid w:val="003737D9"/>
    <w:rsid w:val="00373BAF"/>
    <w:rsid w:val="00374C49"/>
    <w:rsid w:val="00375CBA"/>
    <w:rsid w:val="00376417"/>
    <w:rsid w:val="003807D9"/>
    <w:rsid w:val="00380A46"/>
    <w:rsid w:val="00380EA7"/>
    <w:rsid w:val="00384883"/>
    <w:rsid w:val="003858C4"/>
    <w:rsid w:val="00386419"/>
    <w:rsid w:val="003872B3"/>
    <w:rsid w:val="003874FC"/>
    <w:rsid w:val="003901B5"/>
    <w:rsid w:val="003909C0"/>
    <w:rsid w:val="00390EB6"/>
    <w:rsid w:val="003923E6"/>
    <w:rsid w:val="003934B7"/>
    <w:rsid w:val="00393831"/>
    <w:rsid w:val="00393BED"/>
    <w:rsid w:val="00395612"/>
    <w:rsid w:val="00396276"/>
    <w:rsid w:val="00397850"/>
    <w:rsid w:val="00397E1C"/>
    <w:rsid w:val="003A00D9"/>
    <w:rsid w:val="003A046A"/>
    <w:rsid w:val="003A13B8"/>
    <w:rsid w:val="003A1573"/>
    <w:rsid w:val="003A1B08"/>
    <w:rsid w:val="003A2379"/>
    <w:rsid w:val="003A24E4"/>
    <w:rsid w:val="003A2683"/>
    <w:rsid w:val="003A2764"/>
    <w:rsid w:val="003A2A07"/>
    <w:rsid w:val="003A2B68"/>
    <w:rsid w:val="003A314C"/>
    <w:rsid w:val="003A3EB0"/>
    <w:rsid w:val="003A45F1"/>
    <w:rsid w:val="003A77BA"/>
    <w:rsid w:val="003B05AB"/>
    <w:rsid w:val="003B068E"/>
    <w:rsid w:val="003B0F86"/>
    <w:rsid w:val="003B1A4A"/>
    <w:rsid w:val="003B1F4E"/>
    <w:rsid w:val="003B2611"/>
    <w:rsid w:val="003B26CE"/>
    <w:rsid w:val="003B322A"/>
    <w:rsid w:val="003B4010"/>
    <w:rsid w:val="003B4942"/>
    <w:rsid w:val="003B5B0C"/>
    <w:rsid w:val="003B5E6F"/>
    <w:rsid w:val="003B6034"/>
    <w:rsid w:val="003B6483"/>
    <w:rsid w:val="003B66CD"/>
    <w:rsid w:val="003B6BBC"/>
    <w:rsid w:val="003B71D8"/>
    <w:rsid w:val="003B78A3"/>
    <w:rsid w:val="003C0137"/>
    <w:rsid w:val="003C020D"/>
    <w:rsid w:val="003C18B0"/>
    <w:rsid w:val="003C1D63"/>
    <w:rsid w:val="003C3323"/>
    <w:rsid w:val="003C3FDD"/>
    <w:rsid w:val="003C50C8"/>
    <w:rsid w:val="003C5CB2"/>
    <w:rsid w:val="003C5CFF"/>
    <w:rsid w:val="003C61AD"/>
    <w:rsid w:val="003C6325"/>
    <w:rsid w:val="003C7033"/>
    <w:rsid w:val="003C72BC"/>
    <w:rsid w:val="003C7720"/>
    <w:rsid w:val="003C779D"/>
    <w:rsid w:val="003D09CD"/>
    <w:rsid w:val="003D1017"/>
    <w:rsid w:val="003D1F76"/>
    <w:rsid w:val="003D2042"/>
    <w:rsid w:val="003D2450"/>
    <w:rsid w:val="003D251A"/>
    <w:rsid w:val="003D2A05"/>
    <w:rsid w:val="003D2CD0"/>
    <w:rsid w:val="003D330C"/>
    <w:rsid w:val="003D3D71"/>
    <w:rsid w:val="003D57DB"/>
    <w:rsid w:val="003D588D"/>
    <w:rsid w:val="003D62D1"/>
    <w:rsid w:val="003D6F8D"/>
    <w:rsid w:val="003D71A7"/>
    <w:rsid w:val="003E0C42"/>
    <w:rsid w:val="003E1BCF"/>
    <w:rsid w:val="003E212F"/>
    <w:rsid w:val="003E245D"/>
    <w:rsid w:val="003E25F1"/>
    <w:rsid w:val="003E2C47"/>
    <w:rsid w:val="003E3898"/>
    <w:rsid w:val="003E3C57"/>
    <w:rsid w:val="003E4017"/>
    <w:rsid w:val="003E6085"/>
    <w:rsid w:val="003E7AB5"/>
    <w:rsid w:val="003F03D3"/>
    <w:rsid w:val="003F0471"/>
    <w:rsid w:val="003F0F34"/>
    <w:rsid w:val="003F2E82"/>
    <w:rsid w:val="003F4FDA"/>
    <w:rsid w:val="003F51CF"/>
    <w:rsid w:val="003F529C"/>
    <w:rsid w:val="003F7917"/>
    <w:rsid w:val="003F7D4F"/>
    <w:rsid w:val="00400A3C"/>
    <w:rsid w:val="00401150"/>
    <w:rsid w:val="00405A16"/>
    <w:rsid w:val="0040603D"/>
    <w:rsid w:val="004061A7"/>
    <w:rsid w:val="0040742D"/>
    <w:rsid w:val="00410ACE"/>
    <w:rsid w:val="00411638"/>
    <w:rsid w:val="004138C7"/>
    <w:rsid w:val="004145E0"/>
    <w:rsid w:val="00414BFB"/>
    <w:rsid w:val="00415861"/>
    <w:rsid w:val="004170D1"/>
    <w:rsid w:val="00417CF8"/>
    <w:rsid w:val="00421964"/>
    <w:rsid w:val="00422222"/>
    <w:rsid w:val="0042227F"/>
    <w:rsid w:val="00422356"/>
    <w:rsid w:val="0042315D"/>
    <w:rsid w:val="00423B99"/>
    <w:rsid w:val="00424242"/>
    <w:rsid w:val="0042464F"/>
    <w:rsid w:val="00424B3A"/>
    <w:rsid w:val="00424D0E"/>
    <w:rsid w:val="004251F0"/>
    <w:rsid w:val="0042590D"/>
    <w:rsid w:val="00425E2F"/>
    <w:rsid w:val="00425F2A"/>
    <w:rsid w:val="00427C3D"/>
    <w:rsid w:val="0043002D"/>
    <w:rsid w:val="00430333"/>
    <w:rsid w:val="00430554"/>
    <w:rsid w:val="004306AB"/>
    <w:rsid w:val="0043072A"/>
    <w:rsid w:val="00430FA5"/>
    <w:rsid w:val="00431551"/>
    <w:rsid w:val="00431627"/>
    <w:rsid w:val="00431E63"/>
    <w:rsid w:val="00432777"/>
    <w:rsid w:val="00433722"/>
    <w:rsid w:val="00433926"/>
    <w:rsid w:val="00433FB1"/>
    <w:rsid w:val="00434174"/>
    <w:rsid w:val="0043429B"/>
    <w:rsid w:val="00434552"/>
    <w:rsid w:val="004359E6"/>
    <w:rsid w:val="00435E3A"/>
    <w:rsid w:val="004366B0"/>
    <w:rsid w:val="00440110"/>
    <w:rsid w:val="00441C51"/>
    <w:rsid w:val="00442953"/>
    <w:rsid w:val="00443B44"/>
    <w:rsid w:val="0044429C"/>
    <w:rsid w:val="0044545F"/>
    <w:rsid w:val="00445923"/>
    <w:rsid w:val="00445DA3"/>
    <w:rsid w:val="00445FA8"/>
    <w:rsid w:val="00446057"/>
    <w:rsid w:val="00446880"/>
    <w:rsid w:val="004475CF"/>
    <w:rsid w:val="0045041A"/>
    <w:rsid w:val="00450A02"/>
    <w:rsid w:val="00450FAE"/>
    <w:rsid w:val="0045216C"/>
    <w:rsid w:val="0045238D"/>
    <w:rsid w:val="004529DE"/>
    <w:rsid w:val="004529DF"/>
    <w:rsid w:val="00453101"/>
    <w:rsid w:val="00454064"/>
    <w:rsid w:val="00454755"/>
    <w:rsid w:val="004552B1"/>
    <w:rsid w:val="00455CB9"/>
    <w:rsid w:val="00455F3B"/>
    <w:rsid w:val="0045710C"/>
    <w:rsid w:val="004574D9"/>
    <w:rsid w:val="00457600"/>
    <w:rsid w:val="00457BDD"/>
    <w:rsid w:val="00462D76"/>
    <w:rsid w:val="00462F9A"/>
    <w:rsid w:val="004639F9"/>
    <w:rsid w:val="00463FE5"/>
    <w:rsid w:val="0046544C"/>
    <w:rsid w:val="00470593"/>
    <w:rsid w:val="00470CB5"/>
    <w:rsid w:val="00471E7F"/>
    <w:rsid w:val="0047215B"/>
    <w:rsid w:val="0047244D"/>
    <w:rsid w:val="004728DB"/>
    <w:rsid w:val="0047368C"/>
    <w:rsid w:val="00473C84"/>
    <w:rsid w:val="0047430B"/>
    <w:rsid w:val="00477040"/>
    <w:rsid w:val="00477B39"/>
    <w:rsid w:val="00480C4D"/>
    <w:rsid w:val="00481508"/>
    <w:rsid w:val="00481D07"/>
    <w:rsid w:val="00482367"/>
    <w:rsid w:val="00483471"/>
    <w:rsid w:val="00483560"/>
    <w:rsid w:val="00486402"/>
    <w:rsid w:val="004873DE"/>
    <w:rsid w:val="00492C00"/>
    <w:rsid w:val="004934BF"/>
    <w:rsid w:val="00493BCB"/>
    <w:rsid w:val="00494ADA"/>
    <w:rsid w:val="00494D1A"/>
    <w:rsid w:val="004950C5"/>
    <w:rsid w:val="004967EF"/>
    <w:rsid w:val="0049684E"/>
    <w:rsid w:val="00496C55"/>
    <w:rsid w:val="00497535"/>
    <w:rsid w:val="00497AF9"/>
    <w:rsid w:val="00497DF7"/>
    <w:rsid w:val="004A06D9"/>
    <w:rsid w:val="004A0DCE"/>
    <w:rsid w:val="004A0E28"/>
    <w:rsid w:val="004A1600"/>
    <w:rsid w:val="004A20B9"/>
    <w:rsid w:val="004A5C69"/>
    <w:rsid w:val="004A62FF"/>
    <w:rsid w:val="004A7E58"/>
    <w:rsid w:val="004B01C8"/>
    <w:rsid w:val="004B0271"/>
    <w:rsid w:val="004B1094"/>
    <w:rsid w:val="004B2292"/>
    <w:rsid w:val="004B3137"/>
    <w:rsid w:val="004B3CB5"/>
    <w:rsid w:val="004B3D4C"/>
    <w:rsid w:val="004B44FD"/>
    <w:rsid w:val="004B4DB1"/>
    <w:rsid w:val="004B58BE"/>
    <w:rsid w:val="004B5BF5"/>
    <w:rsid w:val="004B5F7C"/>
    <w:rsid w:val="004B6773"/>
    <w:rsid w:val="004B6A3B"/>
    <w:rsid w:val="004B6B75"/>
    <w:rsid w:val="004B7306"/>
    <w:rsid w:val="004B7DF6"/>
    <w:rsid w:val="004B7F76"/>
    <w:rsid w:val="004C00D0"/>
    <w:rsid w:val="004C0D3E"/>
    <w:rsid w:val="004C0E9C"/>
    <w:rsid w:val="004C1E64"/>
    <w:rsid w:val="004C30AD"/>
    <w:rsid w:val="004C33C4"/>
    <w:rsid w:val="004C5882"/>
    <w:rsid w:val="004C6620"/>
    <w:rsid w:val="004C66FB"/>
    <w:rsid w:val="004C6CDD"/>
    <w:rsid w:val="004C6D4D"/>
    <w:rsid w:val="004C6F58"/>
    <w:rsid w:val="004D0122"/>
    <w:rsid w:val="004D0B3D"/>
    <w:rsid w:val="004D1095"/>
    <w:rsid w:val="004D1920"/>
    <w:rsid w:val="004D1D42"/>
    <w:rsid w:val="004D2736"/>
    <w:rsid w:val="004D2D58"/>
    <w:rsid w:val="004D39FA"/>
    <w:rsid w:val="004D3B1C"/>
    <w:rsid w:val="004D3C86"/>
    <w:rsid w:val="004D4756"/>
    <w:rsid w:val="004D47C9"/>
    <w:rsid w:val="004D50DA"/>
    <w:rsid w:val="004D5EF4"/>
    <w:rsid w:val="004D682D"/>
    <w:rsid w:val="004E0C19"/>
    <w:rsid w:val="004E0EC7"/>
    <w:rsid w:val="004E118C"/>
    <w:rsid w:val="004E1E31"/>
    <w:rsid w:val="004E4A19"/>
    <w:rsid w:val="004E5E0E"/>
    <w:rsid w:val="004E6453"/>
    <w:rsid w:val="004E7EB6"/>
    <w:rsid w:val="004F021B"/>
    <w:rsid w:val="004F093D"/>
    <w:rsid w:val="004F283B"/>
    <w:rsid w:val="004F375D"/>
    <w:rsid w:val="004F3884"/>
    <w:rsid w:val="004F52C8"/>
    <w:rsid w:val="004F54B2"/>
    <w:rsid w:val="004F5F6A"/>
    <w:rsid w:val="00500070"/>
    <w:rsid w:val="00500FF7"/>
    <w:rsid w:val="0050176E"/>
    <w:rsid w:val="00501809"/>
    <w:rsid w:val="0050248B"/>
    <w:rsid w:val="00502729"/>
    <w:rsid w:val="005027BF"/>
    <w:rsid w:val="00502859"/>
    <w:rsid w:val="00504359"/>
    <w:rsid w:val="00504D41"/>
    <w:rsid w:val="00505019"/>
    <w:rsid w:val="005051B7"/>
    <w:rsid w:val="00505FB5"/>
    <w:rsid w:val="005068F3"/>
    <w:rsid w:val="0050764C"/>
    <w:rsid w:val="00507CE0"/>
    <w:rsid w:val="00510818"/>
    <w:rsid w:val="005118A0"/>
    <w:rsid w:val="00511B0A"/>
    <w:rsid w:val="00511EFA"/>
    <w:rsid w:val="005120D9"/>
    <w:rsid w:val="005124BC"/>
    <w:rsid w:val="00512D93"/>
    <w:rsid w:val="00513A05"/>
    <w:rsid w:val="005150E9"/>
    <w:rsid w:val="00515D68"/>
    <w:rsid w:val="005160DE"/>
    <w:rsid w:val="00516723"/>
    <w:rsid w:val="00516D9C"/>
    <w:rsid w:val="005178B0"/>
    <w:rsid w:val="00520E10"/>
    <w:rsid w:val="00521CAF"/>
    <w:rsid w:val="0052361B"/>
    <w:rsid w:val="00523979"/>
    <w:rsid w:val="00523BDD"/>
    <w:rsid w:val="005260A9"/>
    <w:rsid w:val="0053094B"/>
    <w:rsid w:val="005312FE"/>
    <w:rsid w:val="005327D2"/>
    <w:rsid w:val="00533A03"/>
    <w:rsid w:val="005344F1"/>
    <w:rsid w:val="00535149"/>
    <w:rsid w:val="00535DB7"/>
    <w:rsid w:val="0053684D"/>
    <w:rsid w:val="00536EF9"/>
    <w:rsid w:val="0053702F"/>
    <w:rsid w:val="005377F0"/>
    <w:rsid w:val="005418FF"/>
    <w:rsid w:val="00542CC6"/>
    <w:rsid w:val="00542DB6"/>
    <w:rsid w:val="00542DC9"/>
    <w:rsid w:val="00543EC8"/>
    <w:rsid w:val="00544002"/>
    <w:rsid w:val="005445E4"/>
    <w:rsid w:val="00544E43"/>
    <w:rsid w:val="00545FD2"/>
    <w:rsid w:val="0054678D"/>
    <w:rsid w:val="00547A76"/>
    <w:rsid w:val="00547FE7"/>
    <w:rsid w:val="00550116"/>
    <w:rsid w:val="005501E0"/>
    <w:rsid w:val="0055090E"/>
    <w:rsid w:val="00550CB6"/>
    <w:rsid w:val="00552449"/>
    <w:rsid w:val="00552466"/>
    <w:rsid w:val="005525B3"/>
    <w:rsid w:val="0055309E"/>
    <w:rsid w:val="005531CE"/>
    <w:rsid w:val="00553240"/>
    <w:rsid w:val="0055387A"/>
    <w:rsid w:val="00554233"/>
    <w:rsid w:val="00554916"/>
    <w:rsid w:val="00556458"/>
    <w:rsid w:val="00556FFE"/>
    <w:rsid w:val="005571B4"/>
    <w:rsid w:val="005602C7"/>
    <w:rsid w:val="00560C02"/>
    <w:rsid w:val="00560CF1"/>
    <w:rsid w:val="00562109"/>
    <w:rsid w:val="005622B7"/>
    <w:rsid w:val="0056288E"/>
    <w:rsid w:val="00563E24"/>
    <w:rsid w:val="00565C39"/>
    <w:rsid w:val="00566FEF"/>
    <w:rsid w:val="005675F6"/>
    <w:rsid w:val="00567A06"/>
    <w:rsid w:val="005701D4"/>
    <w:rsid w:val="005703F3"/>
    <w:rsid w:val="00570CFD"/>
    <w:rsid w:val="00572D62"/>
    <w:rsid w:val="00573109"/>
    <w:rsid w:val="00573B9B"/>
    <w:rsid w:val="0057475D"/>
    <w:rsid w:val="005754EA"/>
    <w:rsid w:val="00577B1F"/>
    <w:rsid w:val="00580173"/>
    <w:rsid w:val="00580746"/>
    <w:rsid w:val="0058082A"/>
    <w:rsid w:val="005809A3"/>
    <w:rsid w:val="00580AFA"/>
    <w:rsid w:val="0058135E"/>
    <w:rsid w:val="00584540"/>
    <w:rsid w:val="00586391"/>
    <w:rsid w:val="005863C9"/>
    <w:rsid w:val="0058640D"/>
    <w:rsid w:val="005864EE"/>
    <w:rsid w:val="0058659F"/>
    <w:rsid w:val="00586908"/>
    <w:rsid w:val="00586D4A"/>
    <w:rsid w:val="00586FF9"/>
    <w:rsid w:val="00590921"/>
    <w:rsid w:val="0059093D"/>
    <w:rsid w:val="00591C93"/>
    <w:rsid w:val="00592C34"/>
    <w:rsid w:val="00593459"/>
    <w:rsid w:val="0059489C"/>
    <w:rsid w:val="00595CB2"/>
    <w:rsid w:val="00596401"/>
    <w:rsid w:val="00596A5F"/>
    <w:rsid w:val="00596CAB"/>
    <w:rsid w:val="00597206"/>
    <w:rsid w:val="005A1749"/>
    <w:rsid w:val="005A18B6"/>
    <w:rsid w:val="005A223D"/>
    <w:rsid w:val="005A2D08"/>
    <w:rsid w:val="005A370E"/>
    <w:rsid w:val="005A393A"/>
    <w:rsid w:val="005A3AE2"/>
    <w:rsid w:val="005A4097"/>
    <w:rsid w:val="005A4F72"/>
    <w:rsid w:val="005A653F"/>
    <w:rsid w:val="005A667B"/>
    <w:rsid w:val="005A75AA"/>
    <w:rsid w:val="005A7BE8"/>
    <w:rsid w:val="005A7BF2"/>
    <w:rsid w:val="005A7D7F"/>
    <w:rsid w:val="005B0A0F"/>
    <w:rsid w:val="005B209E"/>
    <w:rsid w:val="005B2829"/>
    <w:rsid w:val="005B28E0"/>
    <w:rsid w:val="005B2EFC"/>
    <w:rsid w:val="005B3D9F"/>
    <w:rsid w:val="005B4333"/>
    <w:rsid w:val="005B4540"/>
    <w:rsid w:val="005B45CA"/>
    <w:rsid w:val="005B48AD"/>
    <w:rsid w:val="005B5C9E"/>
    <w:rsid w:val="005B626A"/>
    <w:rsid w:val="005B70FE"/>
    <w:rsid w:val="005B725E"/>
    <w:rsid w:val="005B7AD4"/>
    <w:rsid w:val="005C0518"/>
    <w:rsid w:val="005C16C2"/>
    <w:rsid w:val="005C1FCE"/>
    <w:rsid w:val="005C2049"/>
    <w:rsid w:val="005C2D81"/>
    <w:rsid w:val="005C2F96"/>
    <w:rsid w:val="005C372B"/>
    <w:rsid w:val="005C3D8B"/>
    <w:rsid w:val="005C4BC4"/>
    <w:rsid w:val="005C4E8D"/>
    <w:rsid w:val="005C5145"/>
    <w:rsid w:val="005C7C74"/>
    <w:rsid w:val="005D01F9"/>
    <w:rsid w:val="005D0986"/>
    <w:rsid w:val="005D143A"/>
    <w:rsid w:val="005D19F5"/>
    <w:rsid w:val="005D28F3"/>
    <w:rsid w:val="005D309A"/>
    <w:rsid w:val="005D32BF"/>
    <w:rsid w:val="005D3C3A"/>
    <w:rsid w:val="005D4DAD"/>
    <w:rsid w:val="005D5CD6"/>
    <w:rsid w:val="005D63A0"/>
    <w:rsid w:val="005D6A6B"/>
    <w:rsid w:val="005D6E8B"/>
    <w:rsid w:val="005E12E5"/>
    <w:rsid w:val="005E14C8"/>
    <w:rsid w:val="005E1A4C"/>
    <w:rsid w:val="005E233B"/>
    <w:rsid w:val="005E23C2"/>
    <w:rsid w:val="005E4367"/>
    <w:rsid w:val="005E4B8A"/>
    <w:rsid w:val="005E50B8"/>
    <w:rsid w:val="005E53CA"/>
    <w:rsid w:val="005E5AE1"/>
    <w:rsid w:val="005E63DB"/>
    <w:rsid w:val="005E7753"/>
    <w:rsid w:val="005F069F"/>
    <w:rsid w:val="005F14ED"/>
    <w:rsid w:val="005F1D8F"/>
    <w:rsid w:val="005F23AC"/>
    <w:rsid w:val="005F287F"/>
    <w:rsid w:val="005F297D"/>
    <w:rsid w:val="005F2B16"/>
    <w:rsid w:val="005F39F8"/>
    <w:rsid w:val="005F3BE6"/>
    <w:rsid w:val="005F41CA"/>
    <w:rsid w:val="005F6F0D"/>
    <w:rsid w:val="00600182"/>
    <w:rsid w:val="0060219D"/>
    <w:rsid w:val="006021E7"/>
    <w:rsid w:val="006030B7"/>
    <w:rsid w:val="00603377"/>
    <w:rsid w:val="006042D3"/>
    <w:rsid w:val="0060690C"/>
    <w:rsid w:val="006074A2"/>
    <w:rsid w:val="00607A8C"/>
    <w:rsid w:val="0061088F"/>
    <w:rsid w:val="00610FC2"/>
    <w:rsid w:val="00611B8E"/>
    <w:rsid w:val="00611CD6"/>
    <w:rsid w:val="00612607"/>
    <w:rsid w:val="00613232"/>
    <w:rsid w:val="006141E5"/>
    <w:rsid w:val="006142B6"/>
    <w:rsid w:val="00616ED4"/>
    <w:rsid w:val="00617838"/>
    <w:rsid w:val="00621073"/>
    <w:rsid w:val="006222B9"/>
    <w:rsid w:val="00622589"/>
    <w:rsid w:val="00622990"/>
    <w:rsid w:val="00622A32"/>
    <w:rsid w:val="00622AD8"/>
    <w:rsid w:val="00623551"/>
    <w:rsid w:val="0062383C"/>
    <w:rsid w:val="00623EF7"/>
    <w:rsid w:val="0062432A"/>
    <w:rsid w:val="006249D9"/>
    <w:rsid w:val="006251CE"/>
    <w:rsid w:val="006262CE"/>
    <w:rsid w:val="00627DAE"/>
    <w:rsid w:val="00627F41"/>
    <w:rsid w:val="00630A78"/>
    <w:rsid w:val="00631C77"/>
    <w:rsid w:val="006324A3"/>
    <w:rsid w:val="006325A7"/>
    <w:rsid w:val="00632FDC"/>
    <w:rsid w:val="006330D0"/>
    <w:rsid w:val="00633AB5"/>
    <w:rsid w:val="006349AB"/>
    <w:rsid w:val="00634E48"/>
    <w:rsid w:val="00635BA0"/>
    <w:rsid w:val="00635C2B"/>
    <w:rsid w:val="006365FC"/>
    <w:rsid w:val="00636683"/>
    <w:rsid w:val="00636957"/>
    <w:rsid w:val="006369DF"/>
    <w:rsid w:val="00637461"/>
    <w:rsid w:val="006374E6"/>
    <w:rsid w:val="00637E88"/>
    <w:rsid w:val="0064131E"/>
    <w:rsid w:val="006419EA"/>
    <w:rsid w:val="00641BCB"/>
    <w:rsid w:val="00641E51"/>
    <w:rsid w:val="00642068"/>
    <w:rsid w:val="00642DF8"/>
    <w:rsid w:val="006430F3"/>
    <w:rsid w:val="006432DD"/>
    <w:rsid w:val="00643603"/>
    <w:rsid w:val="0064575F"/>
    <w:rsid w:val="00646C7A"/>
    <w:rsid w:val="0064766F"/>
    <w:rsid w:val="00647C88"/>
    <w:rsid w:val="00647D1C"/>
    <w:rsid w:val="006505BB"/>
    <w:rsid w:val="00651075"/>
    <w:rsid w:val="006514FF"/>
    <w:rsid w:val="0065205A"/>
    <w:rsid w:val="00652BB7"/>
    <w:rsid w:val="00653AF9"/>
    <w:rsid w:val="00654A71"/>
    <w:rsid w:val="00654BD5"/>
    <w:rsid w:val="0065575F"/>
    <w:rsid w:val="0065645C"/>
    <w:rsid w:val="00656478"/>
    <w:rsid w:val="00656669"/>
    <w:rsid w:val="00656908"/>
    <w:rsid w:val="006602DC"/>
    <w:rsid w:val="00660934"/>
    <w:rsid w:val="00660C09"/>
    <w:rsid w:val="00660CEE"/>
    <w:rsid w:val="00661635"/>
    <w:rsid w:val="00662BA3"/>
    <w:rsid w:val="006640DB"/>
    <w:rsid w:val="00666119"/>
    <w:rsid w:val="006705A7"/>
    <w:rsid w:val="0067104D"/>
    <w:rsid w:val="0067118D"/>
    <w:rsid w:val="006715BC"/>
    <w:rsid w:val="006718FF"/>
    <w:rsid w:val="006728EB"/>
    <w:rsid w:val="0067293D"/>
    <w:rsid w:val="0067420D"/>
    <w:rsid w:val="00674B0D"/>
    <w:rsid w:val="00674B84"/>
    <w:rsid w:val="00675148"/>
    <w:rsid w:val="00675772"/>
    <w:rsid w:val="00675CC5"/>
    <w:rsid w:val="00676400"/>
    <w:rsid w:val="006773AE"/>
    <w:rsid w:val="00680E9E"/>
    <w:rsid w:val="00681BA0"/>
    <w:rsid w:val="006822DA"/>
    <w:rsid w:val="006826BD"/>
    <w:rsid w:val="00682C9B"/>
    <w:rsid w:val="00682EE5"/>
    <w:rsid w:val="006875EF"/>
    <w:rsid w:val="00687C5E"/>
    <w:rsid w:val="00687F97"/>
    <w:rsid w:val="0069039F"/>
    <w:rsid w:val="006906D4"/>
    <w:rsid w:val="00690FCC"/>
    <w:rsid w:val="00694B24"/>
    <w:rsid w:val="00694C9C"/>
    <w:rsid w:val="00695540"/>
    <w:rsid w:val="00695A08"/>
    <w:rsid w:val="006962C5"/>
    <w:rsid w:val="00696A4A"/>
    <w:rsid w:val="00696C8F"/>
    <w:rsid w:val="00696CCF"/>
    <w:rsid w:val="00697405"/>
    <w:rsid w:val="00697EFC"/>
    <w:rsid w:val="006A0688"/>
    <w:rsid w:val="006A0821"/>
    <w:rsid w:val="006A0BC7"/>
    <w:rsid w:val="006A0DED"/>
    <w:rsid w:val="006A0F89"/>
    <w:rsid w:val="006A15D2"/>
    <w:rsid w:val="006A1D00"/>
    <w:rsid w:val="006A224D"/>
    <w:rsid w:val="006A3671"/>
    <w:rsid w:val="006A37B8"/>
    <w:rsid w:val="006A4EDD"/>
    <w:rsid w:val="006A6A56"/>
    <w:rsid w:val="006A6D66"/>
    <w:rsid w:val="006A7211"/>
    <w:rsid w:val="006B06B1"/>
    <w:rsid w:val="006B0E0B"/>
    <w:rsid w:val="006B371A"/>
    <w:rsid w:val="006B3B21"/>
    <w:rsid w:val="006B4EAC"/>
    <w:rsid w:val="006B5E9C"/>
    <w:rsid w:val="006B61AB"/>
    <w:rsid w:val="006B667C"/>
    <w:rsid w:val="006B6ECA"/>
    <w:rsid w:val="006C0665"/>
    <w:rsid w:val="006C0C1A"/>
    <w:rsid w:val="006C208F"/>
    <w:rsid w:val="006C40F1"/>
    <w:rsid w:val="006C4F57"/>
    <w:rsid w:val="006C574F"/>
    <w:rsid w:val="006C5DF2"/>
    <w:rsid w:val="006C6F0E"/>
    <w:rsid w:val="006C74F4"/>
    <w:rsid w:val="006C774F"/>
    <w:rsid w:val="006D06AC"/>
    <w:rsid w:val="006D0BE1"/>
    <w:rsid w:val="006D0ECA"/>
    <w:rsid w:val="006D226F"/>
    <w:rsid w:val="006D253A"/>
    <w:rsid w:val="006D2F64"/>
    <w:rsid w:val="006D3BCF"/>
    <w:rsid w:val="006D3D88"/>
    <w:rsid w:val="006D49F1"/>
    <w:rsid w:val="006D4A9F"/>
    <w:rsid w:val="006D551F"/>
    <w:rsid w:val="006D57B3"/>
    <w:rsid w:val="006D61B1"/>
    <w:rsid w:val="006D62FD"/>
    <w:rsid w:val="006D727C"/>
    <w:rsid w:val="006D78DB"/>
    <w:rsid w:val="006E0F7A"/>
    <w:rsid w:val="006E123F"/>
    <w:rsid w:val="006E39CA"/>
    <w:rsid w:val="006E3D71"/>
    <w:rsid w:val="006E4E3C"/>
    <w:rsid w:val="006E4F24"/>
    <w:rsid w:val="006E57C9"/>
    <w:rsid w:val="006E6040"/>
    <w:rsid w:val="006E7023"/>
    <w:rsid w:val="006E739F"/>
    <w:rsid w:val="006F0244"/>
    <w:rsid w:val="006F0313"/>
    <w:rsid w:val="006F05E0"/>
    <w:rsid w:val="006F0F63"/>
    <w:rsid w:val="006F2414"/>
    <w:rsid w:val="006F29AA"/>
    <w:rsid w:val="006F2FAC"/>
    <w:rsid w:val="006F3709"/>
    <w:rsid w:val="006F3EC3"/>
    <w:rsid w:val="006F464C"/>
    <w:rsid w:val="006F4FD3"/>
    <w:rsid w:val="006F5923"/>
    <w:rsid w:val="006F7C6E"/>
    <w:rsid w:val="006F7F52"/>
    <w:rsid w:val="00701174"/>
    <w:rsid w:val="0070180C"/>
    <w:rsid w:val="00701EF3"/>
    <w:rsid w:val="00702635"/>
    <w:rsid w:val="00702E45"/>
    <w:rsid w:val="007031B0"/>
    <w:rsid w:val="007039A5"/>
    <w:rsid w:val="007057AD"/>
    <w:rsid w:val="007075CE"/>
    <w:rsid w:val="00710DA8"/>
    <w:rsid w:val="00710F38"/>
    <w:rsid w:val="00711756"/>
    <w:rsid w:val="007117F6"/>
    <w:rsid w:val="00712601"/>
    <w:rsid w:val="0071261A"/>
    <w:rsid w:val="00712EE5"/>
    <w:rsid w:val="00712F4D"/>
    <w:rsid w:val="00713BBC"/>
    <w:rsid w:val="007145B7"/>
    <w:rsid w:val="007146E4"/>
    <w:rsid w:val="007149CA"/>
    <w:rsid w:val="00715267"/>
    <w:rsid w:val="00715B2A"/>
    <w:rsid w:val="00715BE9"/>
    <w:rsid w:val="00715D5A"/>
    <w:rsid w:val="00715F17"/>
    <w:rsid w:val="00717B28"/>
    <w:rsid w:val="00717C9E"/>
    <w:rsid w:val="00720BEA"/>
    <w:rsid w:val="00722B46"/>
    <w:rsid w:val="00722ECE"/>
    <w:rsid w:val="00723288"/>
    <w:rsid w:val="007232BE"/>
    <w:rsid w:val="007234E6"/>
    <w:rsid w:val="007245F2"/>
    <w:rsid w:val="00724AF7"/>
    <w:rsid w:val="007256A7"/>
    <w:rsid w:val="007274C7"/>
    <w:rsid w:val="00727F96"/>
    <w:rsid w:val="00731307"/>
    <w:rsid w:val="00731819"/>
    <w:rsid w:val="00731DA1"/>
    <w:rsid w:val="0073283A"/>
    <w:rsid w:val="007335A3"/>
    <w:rsid w:val="00733D08"/>
    <w:rsid w:val="007356B3"/>
    <w:rsid w:val="00735CEB"/>
    <w:rsid w:val="00736B26"/>
    <w:rsid w:val="00737C6C"/>
    <w:rsid w:val="00737C91"/>
    <w:rsid w:val="00737E09"/>
    <w:rsid w:val="00741A7D"/>
    <w:rsid w:val="00743347"/>
    <w:rsid w:val="0074431C"/>
    <w:rsid w:val="00744F47"/>
    <w:rsid w:val="00747174"/>
    <w:rsid w:val="0074755C"/>
    <w:rsid w:val="00751004"/>
    <w:rsid w:val="007511EA"/>
    <w:rsid w:val="00751240"/>
    <w:rsid w:val="00751CC6"/>
    <w:rsid w:val="00752F55"/>
    <w:rsid w:val="007538B3"/>
    <w:rsid w:val="00754963"/>
    <w:rsid w:val="007549DC"/>
    <w:rsid w:val="007550B1"/>
    <w:rsid w:val="007556ED"/>
    <w:rsid w:val="00755E5C"/>
    <w:rsid w:val="00755F4A"/>
    <w:rsid w:val="00756D60"/>
    <w:rsid w:val="007570E0"/>
    <w:rsid w:val="00757468"/>
    <w:rsid w:val="00757E9E"/>
    <w:rsid w:val="00757FC1"/>
    <w:rsid w:val="00760255"/>
    <w:rsid w:val="00760460"/>
    <w:rsid w:val="00761118"/>
    <w:rsid w:val="00761753"/>
    <w:rsid w:val="00761E3C"/>
    <w:rsid w:val="007627C1"/>
    <w:rsid w:val="00763CA2"/>
    <w:rsid w:val="00764158"/>
    <w:rsid w:val="007641AC"/>
    <w:rsid w:val="00764525"/>
    <w:rsid w:val="007648C9"/>
    <w:rsid w:val="007652D0"/>
    <w:rsid w:val="00765351"/>
    <w:rsid w:val="00765AEF"/>
    <w:rsid w:val="00765DEE"/>
    <w:rsid w:val="0077038F"/>
    <w:rsid w:val="00771554"/>
    <w:rsid w:val="00771795"/>
    <w:rsid w:val="00771FBB"/>
    <w:rsid w:val="00772356"/>
    <w:rsid w:val="00772A7C"/>
    <w:rsid w:val="00773664"/>
    <w:rsid w:val="007738A6"/>
    <w:rsid w:val="00773D3A"/>
    <w:rsid w:val="0077559D"/>
    <w:rsid w:val="00775980"/>
    <w:rsid w:val="00775CA9"/>
    <w:rsid w:val="00775E6B"/>
    <w:rsid w:val="00776836"/>
    <w:rsid w:val="00777953"/>
    <w:rsid w:val="0078115C"/>
    <w:rsid w:val="007812CB"/>
    <w:rsid w:val="0078316E"/>
    <w:rsid w:val="007837D3"/>
    <w:rsid w:val="007842C9"/>
    <w:rsid w:val="00784F05"/>
    <w:rsid w:val="0078518E"/>
    <w:rsid w:val="00785B79"/>
    <w:rsid w:val="00785CCD"/>
    <w:rsid w:val="0078678D"/>
    <w:rsid w:val="00786B5C"/>
    <w:rsid w:val="00786F03"/>
    <w:rsid w:val="007919A4"/>
    <w:rsid w:val="00794A3C"/>
    <w:rsid w:val="00794D45"/>
    <w:rsid w:val="00795396"/>
    <w:rsid w:val="00795B11"/>
    <w:rsid w:val="00795BBF"/>
    <w:rsid w:val="0079625A"/>
    <w:rsid w:val="007A06D1"/>
    <w:rsid w:val="007A254B"/>
    <w:rsid w:val="007A2761"/>
    <w:rsid w:val="007A3190"/>
    <w:rsid w:val="007A34A0"/>
    <w:rsid w:val="007A384F"/>
    <w:rsid w:val="007A5971"/>
    <w:rsid w:val="007A5BBB"/>
    <w:rsid w:val="007A679B"/>
    <w:rsid w:val="007A6EA7"/>
    <w:rsid w:val="007A7018"/>
    <w:rsid w:val="007A7213"/>
    <w:rsid w:val="007A7567"/>
    <w:rsid w:val="007A79D9"/>
    <w:rsid w:val="007B06B9"/>
    <w:rsid w:val="007B1A40"/>
    <w:rsid w:val="007B2358"/>
    <w:rsid w:val="007B25D0"/>
    <w:rsid w:val="007B27FF"/>
    <w:rsid w:val="007B39BA"/>
    <w:rsid w:val="007B4568"/>
    <w:rsid w:val="007B46A5"/>
    <w:rsid w:val="007B48A6"/>
    <w:rsid w:val="007B4F53"/>
    <w:rsid w:val="007B5FE3"/>
    <w:rsid w:val="007B633F"/>
    <w:rsid w:val="007B6DDB"/>
    <w:rsid w:val="007B7A91"/>
    <w:rsid w:val="007B7DF2"/>
    <w:rsid w:val="007C000C"/>
    <w:rsid w:val="007C0A6B"/>
    <w:rsid w:val="007C1154"/>
    <w:rsid w:val="007C1261"/>
    <w:rsid w:val="007C1BF9"/>
    <w:rsid w:val="007C2986"/>
    <w:rsid w:val="007C2EAD"/>
    <w:rsid w:val="007C371D"/>
    <w:rsid w:val="007C4987"/>
    <w:rsid w:val="007C63EB"/>
    <w:rsid w:val="007D11ED"/>
    <w:rsid w:val="007D20C2"/>
    <w:rsid w:val="007D2735"/>
    <w:rsid w:val="007D2828"/>
    <w:rsid w:val="007D2BDE"/>
    <w:rsid w:val="007D4398"/>
    <w:rsid w:val="007D4433"/>
    <w:rsid w:val="007D4B7E"/>
    <w:rsid w:val="007D534C"/>
    <w:rsid w:val="007D5C3F"/>
    <w:rsid w:val="007D690C"/>
    <w:rsid w:val="007D7D0D"/>
    <w:rsid w:val="007E05F6"/>
    <w:rsid w:val="007E0881"/>
    <w:rsid w:val="007E1A2E"/>
    <w:rsid w:val="007E5AF2"/>
    <w:rsid w:val="007E5B23"/>
    <w:rsid w:val="007E6A3C"/>
    <w:rsid w:val="007E6E7C"/>
    <w:rsid w:val="007E7DA8"/>
    <w:rsid w:val="007F00EE"/>
    <w:rsid w:val="007F2286"/>
    <w:rsid w:val="007F2602"/>
    <w:rsid w:val="007F286A"/>
    <w:rsid w:val="007F3C22"/>
    <w:rsid w:val="007F51AE"/>
    <w:rsid w:val="007F51D3"/>
    <w:rsid w:val="007F62AA"/>
    <w:rsid w:val="007F74C8"/>
    <w:rsid w:val="007F78D1"/>
    <w:rsid w:val="007F7E3E"/>
    <w:rsid w:val="008007A4"/>
    <w:rsid w:val="00800B1A"/>
    <w:rsid w:val="008014DE"/>
    <w:rsid w:val="00801BFA"/>
    <w:rsid w:val="00803514"/>
    <w:rsid w:val="00804D97"/>
    <w:rsid w:val="00804E73"/>
    <w:rsid w:val="00805972"/>
    <w:rsid w:val="00805C03"/>
    <w:rsid w:val="008067C2"/>
    <w:rsid w:val="00806A76"/>
    <w:rsid w:val="0080727F"/>
    <w:rsid w:val="008107C1"/>
    <w:rsid w:val="008111A0"/>
    <w:rsid w:val="00812D62"/>
    <w:rsid w:val="00813AEA"/>
    <w:rsid w:val="00815852"/>
    <w:rsid w:val="0081586F"/>
    <w:rsid w:val="00815B00"/>
    <w:rsid w:val="00816E15"/>
    <w:rsid w:val="00817F13"/>
    <w:rsid w:val="0082067C"/>
    <w:rsid w:val="00820821"/>
    <w:rsid w:val="00820B05"/>
    <w:rsid w:val="008213AF"/>
    <w:rsid w:val="00821797"/>
    <w:rsid w:val="00821971"/>
    <w:rsid w:val="008220AD"/>
    <w:rsid w:val="00823432"/>
    <w:rsid w:val="00824165"/>
    <w:rsid w:val="00825D26"/>
    <w:rsid w:val="00825F14"/>
    <w:rsid w:val="00826068"/>
    <w:rsid w:val="00826BBA"/>
    <w:rsid w:val="00826F8F"/>
    <w:rsid w:val="008277E5"/>
    <w:rsid w:val="008301A3"/>
    <w:rsid w:val="00830822"/>
    <w:rsid w:val="00830FB8"/>
    <w:rsid w:val="008313EC"/>
    <w:rsid w:val="008314D7"/>
    <w:rsid w:val="00831652"/>
    <w:rsid w:val="00831D98"/>
    <w:rsid w:val="00832807"/>
    <w:rsid w:val="008335A3"/>
    <w:rsid w:val="008338FE"/>
    <w:rsid w:val="00833F02"/>
    <w:rsid w:val="0083444E"/>
    <w:rsid w:val="00834627"/>
    <w:rsid w:val="008352AD"/>
    <w:rsid w:val="008375B6"/>
    <w:rsid w:val="00840BB5"/>
    <w:rsid w:val="00840DCB"/>
    <w:rsid w:val="00842973"/>
    <w:rsid w:val="00842B35"/>
    <w:rsid w:val="00843702"/>
    <w:rsid w:val="00843E42"/>
    <w:rsid w:val="0084481D"/>
    <w:rsid w:val="0084580E"/>
    <w:rsid w:val="008472C1"/>
    <w:rsid w:val="00847570"/>
    <w:rsid w:val="00850F42"/>
    <w:rsid w:val="008522B5"/>
    <w:rsid w:val="008530E9"/>
    <w:rsid w:val="0085317E"/>
    <w:rsid w:val="0085369F"/>
    <w:rsid w:val="00854C88"/>
    <w:rsid w:val="00855ED4"/>
    <w:rsid w:val="0085656B"/>
    <w:rsid w:val="00857C57"/>
    <w:rsid w:val="00861095"/>
    <w:rsid w:val="00862985"/>
    <w:rsid w:val="008634EF"/>
    <w:rsid w:val="00863794"/>
    <w:rsid w:val="00864319"/>
    <w:rsid w:val="00864F5A"/>
    <w:rsid w:val="008658E0"/>
    <w:rsid w:val="0086730E"/>
    <w:rsid w:val="008674E8"/>
    <w:rsid w:val="008721E0"/>
    <w:rsid w:val="008728BF"/>
    <w:rsid w:val="008730D7"/>
    <w:rsid w:val="00873201"/>
    <w:rsid w:val="008737B5"/>
    <w:rsid w:val="00873E65"/>
    <w:rsid w:val="00875F96"/>
    <w:rsid w:val="00876051"/>
    <w:rsid w:val="00876713"/>
    <w:rsid w:val="00877060"/>
    <w:rsid w:val="00877CC0"/>
    <w:rsid w:val="00877EAE"/>
    <w:rsid w:val="0088177A"/>
    <w:rsid w:val="008820F2"/>
    <w:rsid w:val="008821EB"/>
    <w:rsid w:val="00882418"/>
    <w:rsid w:val="0088289C"/>
    <w:rsid w:val="00883BB6"/>
    <w:rsid w:val="00884728"/>
    <w:rsid w:val="00885574"/>
    <w:rsid w:val="00885852"/>
    <w:rsid w:val="00886521"/>
    <w:rsid w:val="00886B1F"/>
    <w:rsid w:val="00887743"/>
    <w:rsid w:val="00887C43"/>
    <w:rsid w:val="00890471"/>
    <w:rsid w:val="008913EC"/>
    <w:rsid w:val="00891556"/>
    <w:rsid w:val="00892091"/>
    <w:rsid w:val="0089323E"/>
    <w:rsid w:val="008935DA"/>
    <w:rsid w:val="008937B3"/>
    <w:rsid w:val="00893ADE"/>
    <w:rsid w:val="00894096"/>
    <w:rsid w:val="0089453D"/>
    <w:rsid w:val="00895FD3"/>
    <w:rsid w:val="00896CB8"/>
    <w:rsid w:val="008970BA"/>
    <w:rsid w:val="00897BF9"/>
    <w:rsid w:val="008A0B3B"/>
    <w:rsid w:val="008A131B"/>
    <w:rsid w:val="008A1381"/>
    <w:rsid w:val="008A1AF6"/>
    <w:rsid w:val="008A280D"/>
    <w:rsid w:val="008A282C"/>
    <w:rsid w:val="008A4DD2"/>
    <w:rsid w:val="008A5F09"/>
    <w:rsid w:val="008A6792"/>
    <w:rsid w:val="008A7A33"/>
    <w:rsid w:val="008A7F65"/>
    <w:rsid w:val="008B00DC"/>
    <w:rsid w:val="008B079A"/>
    <w:rsid w:val="008B1594"/>
    <w:rsid w:val="008B1833"/>
    <w:rsid w:val="008B3190"/>
    <w:rsid w:val="008B4848"/>
    <w:rsid w:val="008B6487"/>
    <w:rsid w:val="008B65CC"/>
    <w:rsid w:val="008B7638"/>
    <w:rsid w:val="008C0918"/>
    <w:rsid w:val="008C099B"/>
    <w:rsid w:val="008C0ED9"/>
    <w:rsid w:val="008C2C5E"/>
    <w:rsid w:val="008C7509"/>
    <w:rsid w:val="008C7AC8"/>
    <w:rsid w:val="008D0587"/>
    <w:rsid w:val="008D06A9"/>
    <w:rsid w:val="008D07E0"/>
    <w:rsid w:val="008D0AD9"/>
    <w:rsid w:val="008D0CCA"/>
    <w:rsid w:val="008D144E"/>
    <w:rsid w:val="008D16F0"/>
    <w:rsid w:val="008D4102"/>
    <w:rsid w:val="008D482B"/>
    <w:rsid w:val="008D48DD"/>
    <w:rsid w:val="008D49DE"/>
    <w:rsid w:val="008D5414"/>
    <w:rsid w:val="008D56E5"/>
    <w:rsid w:val="008D6173"/>
    <w:rsid w:val="008D74FD"/>
    <w:rsid w:val="008D770F"/>
    <w:rsid w:val="008D77FA"/>
    <w:rsid w:val="008D7D29"/>
    <w:rsid w:val="008E007F"/>
    <w:rsid w:val="008E0B4C"/>
    <w:rsid w:val="008E0B93"/>
    <w:rsid w:val="008E0BF7"/>
    <w:rsid w:val="008E1A9F"/>
    <w:rsid w:val="008E2639"/>
    <w:rsid w:val="008E280A"/>
    <w:rsid w:val="008E3C10"/>
    <w:rsid w:val="008E3F72"/>
    <w:rsid w:val="008E442B"/>
    <w:rsid w:val="008E44A4"/>
    <w:rsid w:val="008E4ECC"/>
    <w:rsid w:val="008E538C"/>
    <w:rsid w:val="008E5B0F"/>
    <w:rsid w:val="008E601C"/>
    <w:rsid w:val="008E633F"/>
    <w:rsid w:val="008E6EF7"/>
    <w:rsid w:val="008E6F11"/>
    <w:rsid w:val="008F31D7"/>
    <w:rsid w:val="008F3201"/>
    <w:rsid w:val="008F353B"/>
    <w:rsid w:val="008F3BB0"/>
    <w:rsid w:val="008F3E43"/>
    <w:rsid w:val="008F4196"/>
    <w:rsid w:val="008F4DE4"/>
    <w:rsid w:val="008F5FC5"/>
    <w:rsid w:val="008F6BFB"/>
    <w:rsid w:val="008F75B7"/>
    <w:rsid w:val="00900081"/>
    <w:rsid w:val="00900510"/>
    <w:rsid w:val="009024F1"/>
    <w:rsid w:val="0090298D"/>
    <w:rsid w:val="009031CF"/>
    <w:rsid w:val="00904E1D"/>
    <w:rsid w:val="00905D1F"/>
    <w:rsid w:val="0090636C"/>
    <w:rsid w:val="0090674E"/>
    <w:rsid w:val="00907BBF"/>
    <w:rsid w:val="00907E39"/>
    <w:rsid w:val="009104A6"/>
    <w:rsid w:val="00910638"/>
    <w:rsid w:val="009139AC"/>
    <w:rsid w:val="00913CBC"/>
    <w:rsid w:val="009151BC"/>
    <w:rsid w:val="009151E2"/>
    <w:rsid w:val="00915F6E"/>
    <w:rsid w:val="00916574"/>
    <w:rsid w:val="00920DFC"/>
    <w:rsid w:val="0092116E"/>
    <w:rsid w:val="00921A40"/>
    <w:rsid w:val="00923CF0"/>
    <w:rsid w:val="0092587B"/>
    <w:rsid w:val="0092794F"/>
    <w:rsid w:val="00927A4B"/>
    <w:rsid w:val="009300BE"/>
    <w:rsid w:val="0093092E"/>
    <w:rsid w:val="0093097D"/>
    <w:rsid w:val="00930D73"/>
    <w:rsid w:val="009319B5"/>
    <w:rsid w:val="00931E7A"/>
    <w:rsid w:val="00932D6F"/>
    <w:rsid w:val="0093348C"/>
    <w:rsid w:val="00933F8D"/>
    <w:rsid w:val="00934A2C"/>
    <w:rsid w:val="00934D18"/>
    <w:rsid w:val="009356FB"/>
    <w:rsid w:val="00936B13"/>
    <w:rsid w:val="0093796D"/>
    <w:rsid w:val="00937CCC"/>
    <w:rsid w:val="009400F7"/>
    <w:rsid w:val="00940A4B"/>
    <w:rsid w:val="00940C47"/>
    <w:rsid w:val="00940D5E"/>
    <w:rsid w:val="009423C0"/>
    <w:rsid w:val="00944578"/>
    <w:rsid w:val="0094474D"/>
    <w:rsid w:val="00945C8B"/>
    <w:rsid w:val="00945FC1"/>
    <w:rsid w:val="00947A47"/>
    <w:rsid w:val="0095047D"/>
    <w:rsid w:val="009510B6"/>
    <w:rsid w:val="009511A6"/>
    <w:rsid w:val="009521A9"/>
    <w:rsid w:val="00953096"/>
    <w:rsid w:val="00953702"/>
    <w:rsid w:val="00954E44"/>
    <w:rsid w:val="00954F0B"/>
    <w:rsid w:val="00955761"/>
    <w:rsid w:val="009559B9"/>
    <w:rsid w:val="009566A2"/>
    <w:rsid w:val="009569B0"/>
    <w:rsid w:val="0095713A"/>
    <w:rsid w:val="009577C8"/>
    <w:rsid w:val="00957CA5"/>
    <w:rsid w:val="00960843"/>
    <w:rsid w:val="0096216A"/>
    <w:rsid w:val="00962DF2"/>
    <w:rsid w:val="00962EF1"/>
    <w:rsid w:val="00963596"/>
    <w:rsid w:val="0096392E"/>
    <w:rsid w:val="0096400C"/>
    <w:rsid w:val="00964384"/>
    <w:rsid w:val="00964883"/>
    <w:rsid w:val="00964F88"/>
    <w:rsid w:val="009662AC"/>
    <w:rsid w:val="009668B1"/>
    <w:rsid w:val="009676B0"/>
    <w:rsid w:val="009679CC"/>
    <w:rsid w:val="00970A25"/>
    <w:rsid w:val="00971004"/>
    <w:rsid w:val="009726B7"/>
    <w:rsid w:val="00972CBE"/>
    <w:rsid w:val="0097391D"/>
    <w:rsid w:val="00973B98"/>
    <w:rsid w:val="00974143"/>
    <w:rsid w:val="00974AB6"/>
    <w:rsid w:val="00975E5C"/>
    <w:rsid w:val="00976821"/>
    <w:rsid w:val="0097694F"/>
    <w:rsid w:val="009805B2"/>
    <w:rsid w:val="00980747"/>
    <w:rsid w:val="009807ED"/>
    <w:rsid w:val="0098141E"/>
    <w:rsid w:val="009814C8"/>
    <w:rsid w:val="0098168E"/>
    <w:rsid w:val="00981E89"/>
    <w:rsid w:val="00982606"/>
    <w:rsid w:val="009829C8"/>
    <w:rsid w:val="00983004"/>
    <w:rsid w:val="009832B4"/>
    <w:rsid w:val="00983AB0"/>
    <w:rsid w:val="00984ADB"/>
    <w:rsid w:val="00985FDD"/>
    <w:rsid w:val="009868E7"/>
    <w:rsid w:val="00986DF2"/>
    <w:rsid w:val="009870DA"/>
    <w:rsid w:val="00987351"/>
    <w:rsid w:val="009873C4"/>
    <w:rsid w:val="00990C82"/>
    <w:rsid w:val="00992188"/>
    <w:rsid w:val="0099269F"/>
    <w:rsid w:val="0099288F"/>
    <w:rsid w:val="00993457"/>
    <w:rsid w:val="00993AF0"/>
    <w:rsid w:val="00994AFF"/>
    <w:rsid w:val="00994D89"/>
    <w:rsid w:val="00996736"/>
    <w:rsid w:val="00997037"/>
    <w:rsid w:val="009979C2"/>
    <w:rsid w:val="00997A0E"/>
    <w:rsid w:val="009A0CEA"/>
    <w:rsid w:val="009A180C"/>
    <w:rsid w:val="009A2CF9"/>
    <w:rsid w:val="009A2F4A"/>
    <w:rsid w:val="009A4CCC"/>
    <w:rsid w:val="009A5588"/>
    <w:rsid w:val="009A72A6"/>
    <w:rsid w:val="009B05B7"/>
    <w:rsid w:val="009B1508"/>
    <w:rsid w:val="009B1ED1"/>
    <w:rsid w:val="009B3744"/>
    <w:rsid w:val="009B3F0C"/>
    <w:rsid w:val="009B4953"/>
    <w:rsid w:val="009B49CD"/>
    <w:rsid w:val="009B4D6F"/>
    <w:rsid w:val="009B4F7C"/>
    <w:rsid w:val="009B6199"/>
    <w:rsid w:val="009B6436"/>
    <w:rsid w:val="009B6C1C"/>
    <w:rsid w:val="009B6CA3"/>
    <w:rsid w:val="009B75EB"/>
    <w:rsid w:val="009B7755"/>
    <w:rsid w:val="009B7F40"/>
    <w:rsid w:val="009C0D5B"/>
    <w:rsid w:val="009C10D1"/>
    <w:rsid w:val="009C3795"/>
    <w:rsid w:val="009C4599"/>
    <w:rsid w:val="009C4689"/>
    <w:rsid w:val="009C4EBD"/>
    <w:rsid w:val="009C4F30"/>
    <w:rsid w:val="009C5514"/>
    <w:rsid w:val="009C5751"/>
    <w:rsid w:val="009C5A9D"/>
    <w:rsid w:val="009C5AF3"/>
    <w:rsid w:val="009C61DE"/>
    <w:rsid w:val="009C62C8"/>
    <w:rsid w:val="009C6475"/>
    <w:rsid w:val="009C6B32"/>
    <w:rsid w:val="009C6FD6"/>
    <w:rsid w:val="009C7793"/>
    <w:rsid w:val="009C7DA5"/>
    <w:rsid w:val="009D005E"/>
    <w:rsid w:val="009D0803"/>
    <w:rsid w:val="009D1D1C"/>
    <w:rsid w:val="009D1DBC"/>
    <w:rsid w:val="009D297E"/>
    <w:rsid w:val="009D3DDF"/>
    <w:rsid w:val="009D427C"/>
    <w:rsid w:val="009D474A"/>
    <w:rsid w:val="009D4D02"/>
    <w:rsid w:val="009D54A3"/>
    <w:rsid w:val="009D6956"/>
    <w:rsid w:val="009D7267"/>
    <w:rsid w:val="009E0D66"/>
    <w:rsid w:val="009E1A1F"/>
    <w:rsid w:val="009E20EE"/>
    <w:rsid w:val="009E212C"/>
    <w:rsid w:val="009E244B"/>
    <w:rsid w:val="009E3725"/>
    <w:rsid w:val="009E4D4D"/>
    <w:rsid w:val="009E55AF"/>
    <w:rsid w:val="009E5A9D"/>
    <w:rsid w:val="009E5C07"/>
    <w:rsid w:val="009E62A6"/>
    <w:rsid w:val="009E6313"/>
    <w:rsid w:val="009E634F"/>
    <w:rsid w:val="009F1761"/>
    <w:rsid w:val="009F1778"/>
    <w:rsid w:val="009F186F"/>
    <w:rsid w:val="009F1ECE"/>
    <w:rsid w:val="009F210F"/>
    <w:rsid w:val="009F3F4A"/>
    <w:rsid w:val="009F467E"/>
    <w:rsid w:val="009F57D1"/>
    <w:rsid w:val="009F64AD"/>
    <w:rsid w:val="009F7C2E"/>
    <w:rsid w:val="009F7C5F"/>
    <w:rsid w:val="00A0046A"/>
    <w:rsid w:val="00A00472"/>
    <w:rsid w:val="00A00584"/>
    <w:rsid w:val="00A00895"/>
    <w:rsid w:val="00A00F4D"/>
    <w:rsid w:val="00A0101B"/>
    <w:rsid w:val="00A0139D"/>
    <w:rsid w:val="00A029E4"/>
    <w:rsid w:val="00A02F27"/>
    <w:rsid w:val="00A03659"/>
    <w:rsid w:val="00A03BB3"/>
    <w:rsid w:val="00A04437"/>
    <w:rsid w:val="00A0456C"/>
    <w:rsid w:val="00A05EEF"/>
    <w:rsid w:val="00A06146"/>
    <w:rsid w:val="00A0682E"/>
    <w:rsid w:val="00A07AB7"/>
    <w:rsid w:val="00A07B98"/>
    <w:rsid w:val="00A10500"/>
    <w:rsid w:val="00A10777"/>
    <w:rsid w:val="00A108AB"/>
    <w:rsid w:val="00A112EA"/>
    <w:rsid w:val="00A1166F"/>
    <w:rsid w:val="00A1195E"/>
    <w:rsid w:val="00A1207C"/>
    <w:rsid w:val="00A12527"/>
    <w:rsid w:val="00A13129"/>
    <w:rsid w:val="00A13804"/>
    <w:rsid w:val="00A15E45"/>
    <w:rsid w:val="00A166E7"/>
    <w:rsid w:val="00A16C5C"/>
    <w:rsid w:val="00A20A93"/>
    <w:rsid w:val="00A2103F"/>
    <w:rsid w:val="00A21809"/>
    <w:rsid w:val="00A223D7"/>
    <w:rsid w:val="00A2291B"/>
    <w:rsid w:val="00A23A3E"/>
    <w:rsid w:val="00A25503"/>
    <w:rsid w:val="00A25597"/>
    <w:rsid w:val="00A25736"/>
    <w:rsid w:val="00A25B47"/>
    <w:rsid w:val="00A26645"/>
    <w:rsid w:val="00A266AC"/>
    <w:rsid w:val="00A26A75"/>
    <w:rsid w:val="00A27416"/>
    <w:rsid w:val="00A2794C"/>
    <w:rsid w:val="00A27C3E"/>
    <w:rsid w:val="00A311E4"/>
    <w:rsid w:val="00A31CBD"/>
    <w:rsid w:val="00A338A2"/>
    <w:rsid w:val="00A34796"/>
    <w:rsid w:val="00A34C1A"/>
    <w:rsid w:val="00A34CB0"/>
    <w:rsid w:val="00A376B1"/>
    <w:rsid w:val="00A40141"/>
    <w:rsid w:val="00A40726"/>
    <w:rsid w:val="00A41C4E"/>
    <w:rsid w:val="00A429A7"/>
    <w:rsid w:val="00A43301"/>
    <w:rsid w:val="00A43BAF"/>
    <w:rsid w:val="00A449E3"/>
    <w:rsid w:val="00A44DF8"/>
    <w:rsid w:val="00A46331"/>
    <w:rsid w:val="00A47B77"/>
    <w:rsid w:val="00A47CB9"/>
    <w:rsid w:val="00A47D2E"/>
    <w:rsid w:val="00A50DAF"/>
    <w:rsid w:val="00A5102D"/>
    <w:rsid w:val="00A513D8"/>
    <w:rsid w:val="00A51897"/>
    <w:rsid w:val="00A51C4E"/>
    <w:rsid w:val="00A52E5C"/>
    <w:rsid w:val="00A53241"/>
    <w:rsid w:val="00A54263"/>
    <w:rsid w:val="00A54759"/>
    <w:rsid w:val="00A5575C"/>
    <w:rsid w:val="00A55A73"/>
    <w:rsid w:val="00A56533"/>
    <w:rsid w:val="00A56AA1"/>
    <w:rsid w:val="00A56C00"/>
    <w:rsid w:val="00A601F0"/>
    <w:rsid w:val="00A623B8"/>
    <w:rsid w:val="00A635E3"/>
    <w:rsid w:val="00A64930"/>
    <w:rsid w:val="00A64C57"/>
    <w:rsid w:val="00A64F8D"/>
    <w:rsid w:val="00A65323"/>
    <w:rsid w:val="00A66860"/>
    <w:rsid w:val="00A672D2"/>
    <w:rsid w:val="00A7151B"/>
    <w:rsid w:val="00A71892"/>
    <w:rsid w:val="00A72292"/>
    <w:rsid w:val="00A72A44"/>
    <w:rsid w:val="00A730D2"/>
    <w:rsid w:val="00A7431E"/>
    <w:rsid w:val="00A748EE"/>
    <w:rsid w:val="00A74C60"/>
    <w:rsid w:val="00A75BB6"/>
    <w:rsid w:val="00A772C4"/>
    <w:rsid w:val="00A7736D"/>
    <w:rsid w:val="00A80444"/>
    <w:rsid w:val="00A8056F"/>
    <w:rsid w:val="00A80829"/>
    <w:rsid w:val="00A808B1"/>
    <w:rsid w:val="00A81271"/>
    <w:rsid w:val="00A82C07"/>
    <w:rsid w:val="00A82D55"/>
    <w:rsid w:val="00A83363"/>
    <w:rsid w:val="00A841B5"/>
    <w:rsid w:val="00A85A1A"/>
    <w:rsid w:val="00A85A90"/>
    <w:rsid w:val="00A85BF4"/>
    <w:rsid w:val="00A8613F"/>
    <w:rsid w:val="00A86B28"/>
    <w:rsid w:val="00A874A5"/>
    <w:rsid w:val="00A9087A"/>
    <w:rsid w:val="00A90E2A"/>
    <w:rsid w:val="00A91109"/>
    <w:rsid w:val="00A91634"/>
    <w:rsid w:val="00A91D0F"/>
    <w:rsid w:val="00A9275E"/>
    <w:rsid w:val="00A92E83"/>
    <w:rsid w:val="00A933FB"/>
    <w:rsid w:val="00A937DC"/>
    <w:rsid w:val="00A93B1B"/>
    <w:rsid w:val="00A9668B"/>
    <w:rsid w:val="00A96ECE"/>
    <w:rsid w:val="00AA1198"/>
    <w:rsid w:val="00AA18D5"/>
    <w:rsid w:val="00AA1C63"/>
    <w:rsid w:val="00AA2144"/>
    <w:rsid w:val="00AA27D2"/>
    <w:rsid w:val="00AA3440"/>
    <w:rsid w:val="00AA3EA7"/>
    <w:rsid w:val="00AA4CFC"/>
    <w:rsid w:val="00AA4E03"/>
    <w:rsid w:val="00AA51E0"/>
    <w:rsid w:val="00AA569F"/>
    <w:rsid w:val="00AA5824"/>
    <w:rsid w:val="00AA5A5A"/>
    <w:rsid w:val="00AA5EC3"/>
    <w:rsid w:val="00AA6C30"/>
    <w:rsid w:val="00AA7AD6"/>
    <w:rsid w:val="00AB0771"/>
    <w:rsid w:val="00AB16CB"/>
    <w:rsid w:val="00AB1C64"/>
    <w:rsid w:val="00AB2E68"/>
    <w:rsid w:val="00AB33F0"/>
    <w:rsid w:val="00AB34EE"/>
    <w:rsid w:val="00AB3792"/>
    <w:rsid w:val="00AB3CFD"/>
    <w:rsid w:val="00AB47F7"/>
    <w:rsid w:val="00AB49C1"/>
    <w:rsid w:val="00AB4BE4"/>
    <w:rsid w:val="00AB5836"/>
    <w:rsid w:val="00AB5F73"/>
    <w:rsid w:val="00AB664D"/>
    <w:rsid w:val="00AB6873"/>
    <w:rsid w:val="00AB6A80"/>
    <w:rsid w:val="00AB6C05"/>
    <w:rsid w:val="00AB7980"/>
    <w:rsid w:val="00AC07DB"/>
    <w:rsid w:val="00AC1A23"/>
    <w:rsid w:val="00AC2462"/>
    <w:rsid w:val="00AC4400"/>
    <w:rsid w:val="00AC47D4"/>
    <w:rsid w:val="00AC5212"/>
    <w:rsid w:val="00AC52EB"/>
    <w:rsid w:val="00AC60DF"/>
    <w:rsid w:val="00AC63EA"/>
    <w:rsid w:val="00AD0961"/>
    <w:rsid w:val="00AD1A77"/>
    <w:rsid w:val="00AD1AA2"/>
    <w:rsid w:val="00AD1E06"/>
    <w:rsid w:val="00AD1E32"/>
    <w:rsid w:val="00AD347D"/>
    <w:rsid w:val="00AD355C"/>
    <w:rsid w:val="00AD36C5"/>
    <w:rsid w:val="00AD4063"/>
    <w:rsid w:val="00AD4D67"/>
    <w:rsid w:val="00AD4E7B"/>
    <w:rsid w:val="00AD5AC5"/>
    <w:rsid w:val="00AD5B2C"/>
    <w:rsid w:val="00AD6760"/>
    <w:rsid w:val="00AD7604"/>
    <w:rsid w:val="00AD76EE"/>
    <w:rsid w:val="00AD7A39"/>
    <w:rsid w:val="00AD7B83"/>
    <w:rsid w:val="00AD7FF0"/>
    <w:rsid w:val="00AE082E"/>
    <w:rsid w:val="00AE14CB"/>
    <w:rsid w:val="00AE168B"/>
    <w:rsid w:val="00AE27B8"/>
    <w:rsid w:val="00AE2F42"/>
    <w:rsid w:val="00AE3280"/>
    <w:rsid w:val="00AE56A0"/>
    <w:rsid w:val="00AE597B"/>
    <w:rsid w:val="00AE6462"/>
    <w:rsid w:val="00AF0C2C"/>
    <w:rsid w:val="00AF1784"/>
    <w:rsid w:val="00AF1B00"/>
    <w:rsid w:val="00AF1F2F"/>
    <w:rsid w:val="00AF26D5"/>
    <w:rsid w:val="00AF2C98"/>
    <w:rsid w:val="00AF3013"/>
    <w:rsid w:val="00AF31D4"/>
    <w:rsid w:val="00AF382C"/>
    <w:rsid w:val="00AF3AC4"/>
    <w:rsid w:val="00AF4880"/>
    <w:rsid w:val="00AF5B08"/>
    <w:rsid w:val="00AF6506"/>
    <w:rsid w:val="00AF6718"/>
    <w:rsid w:val="00AF6DBD"/>
    <w:rsid w:val="00AF7491"/>
    <w:rsid w:val="00B018EC"/>
    <w:rsid w:val="00B01B08"/>
    <w:rsid w:val="00B02057"/>
    <w:rsid w:val="00B02517"/>
    <w:rsid w:val="00B02AE4"/>
    <w:rsid w:val="00B02EC5"/>
    <w:rsid w:val="00B033B6"/>
    <w:rsid w:val="00B03868"/>
    <w:rsid w:val="00B047EA"/>
    <w:rsid w:val="00B04BF7"/>
    <w:rsid w:val="00B04C4A"/>
    <w:rsid w:val="00B0576A"/>
    <w:rsid w:val="00B06CDF"/>
    <w:rsid w:val="00B06D83"/>
    <w:rsid w:val="00B07531"/>
    <w:rsid w:val="00B07F7B"/>
    <w:rsid w:val="00B10386"/>
    <w:rsid w:val="00B11B28"/>
    <w:rsid w:val="00B1222D"/>
    <w:rsid w:val="00B1388F"/>
    <w:rsid w:val="00B15FB8"/>
    <w:rsid w:val="00B168B7"/>
    <w:rsid w:val="00B17BE9"/>
    <w:rsid w:val="00B20617"/>
    <w:rsid w:val="00B215A0"/>
    <w:rsid w:val="00B21E2B"/>
    <w:rsid w:val="00B2256D"/>
    <w:rsid w:val="00B22C17"/>
    <w:rsid w:val="00B231C7"/>
    <w:rsid w:val="00B2346E"/>
    <w:rsid w:val="00B2406B"/>
    <w:rsid w:val="00B25237"/>
    <w:rsid w:val="00B25BC0"/>
    <w:rsid w:val="00B26EA7"/>
    <w:rsid w:val="00B27224"/>
    <w:rsid w:val="00B27F4A"/>
    <w:rsid w:val="00B302CE"/>
    <w:rsid w:val="00B30555"/>
    <w:rsid w:val="00B31420"/>
    <w:rsid w:val="00B32106"/>
    <w:rsid w:val="00B3242A"/>
    <w:rsid w:val="00B32977"/>
    <w:rsid w:val="00B3391A"/>
    <w:rsid w:val="00B341A7"/>
    <w:rsid w:val="00B34E02"/>
    <w:rsid w:val="00B362DA"/>
    <w:rsid w:val="00B366BD"/>
    <w:rsid w:val="00B36922"/>
    <w:rsid w:val="00B36DDA"/>
    <w:rsid w:val="00B377D4"/>
    <w:rsid w:val="00B37EA3"/>
    <w:rsid w:val="00B4001D"/>
    <w:rsid w:val="00B42800"/>
    <w:rsid w:val="00B42D64"/>
    <w:rsid w:val="00B42E8D"/>
    <w:rsid w:val="00B45469"/>
    <w:rsid w:val="00B466AB"/>
    <w:rsid w:val="00B46E4C"/>
    <w:rsid w:val="00B46F6E"/>
    <w:rsid w:val="00B47700"/>
    <w:rsid w:val="00B513F1"/>
    <w:rsid w:val="00B51590"/>
    <w:rsid w:val="00B51A28"/>
    <w:rsid w:val="00B527F2"/>
    <w:rsid w:val="00B53367"/>
    <w:rsid w:val="00B535E3"/>
    <w:rsid w:val="00B5385D"/>
    <w:rsid w:val="00B53A63"/>
    <w:rsid w:val="00B53BCB"/>
    <w:rsid w:val="00B53CAA"/>
    <w:rsid w:val="00B53D1A"/>
    <w:rsid w:val="00B53D2E"/>
    <w:rsid w:val="00B54967"/>
    <w:rsid w:val="00B55A74"/>
    <w:rsid w:val="00B55B72"/>
    <w:rsid w:val="00B566D9"/>
    <w:rsid w:val="00B56B15"/>
    <w:rsid w:val="00B5778B"/>
    <w:rsid w:val="00B61AC3"/>
    <w:rsid w:val="00B62541"/>
    <w:rsid w:val="00B6365F"/>
    <w:rsid w:val="00B6450E"/>
    <w:rsid w:val="00B6544E"/>
    <w:rsid w:val="00B65F0A"/>
    <w:rsid w:val="00B662A4"/>
    <w:rsid w:val="00B67600"/>
    <w:rsid w:val="00B6769C"/>
    <w:rsid w:val="00B70A01"/>
    <w:rsid w:val="00B715B6"/>
    <w:rsid w:val="00B71C3E"/>
    <w:rsid w:val="00B71DB6"/>
    <w:rsid w:val="00B7291E"/>
    <w:rsid w:val="00B73E23"/>
    <w:rsid w:val="00B74433"/>
    <w:rsid w:val="00B75369"/>
    <w:rsid w:val="00B75415"/>
    <w:rsid w:val="00B761FD"/>
    <w:rsid w:val="00B76E89"/>
    <w:rsid w:val="00B77404"/>
    <w:rsid w:val="00B80181"/>
    <w:rsid w:val="00B80A75"/>
    <w:rsid w:val="00B811A6"/>
    <w:rsid w:val="00B81841"/>
    <w:rsid w:val="00B81A0A"/>
    <w:rsid w:val="00B81FC2"/>
    <w:rsid w:val="00B82058"/>
    <w:rsid w:val="00B820E6"/>
    <w:rsid w:val="00B82600"/>
    <w:rsid w:val="00B82C72"/>
    <w:rsid w:val="00B84453"/>
    <w:rsid w:val="00B846C3"/>
    <w:rsid w:val="00B84E03"/>
    <w:rsid w:val="00B84E76"/>
    <w:rsid w:val="00B84EF4"/>
    <w:rsid w:val="00B86190"/>
    <w:rsid w:val="00B867D6"/>
    <w:rsid w:val="00B871BB"/>
    <w:rsid w:val="00B90974"/>
    <w:rsid w:val="00B90B51"/>
    <w:rsid w:val="00B90C6B"/>
    <w:rsid w:val="00B91186"/>
    <w:rsid w:val="00B917BE"/>
    <w:rsid w:val="00B91BEE"/>
    <w:rsid w:val="00B91C6C"/>
    <w:rsid w:val="00B931C0"/>
    <w:rsid w:val="00B957BE"/>
    <w:rsid w:val="00B95BA4"/>
    <w:rsid w:val="00B95DDD"/>
    <w:rsid w:val="00B96999"/>
    <w:rsid w:val="00B971C6"/>
    <w:rsid w:val="00B97981"/>
    <w:rsid w:val="00B97C96"/>
    <w:rsid w:val="00BA0370"/>
    <w:rsid w:val="00BA13F3"/>
    <w:rsid w:val="00BA15E7"/>
    <w:rsid w:val="00BA3A1C"/>
    <w:rsid w:val="00BA3E24"/>
    <w:rsid w:val="00BA42EB"/>
    <w:rsid w:val="00BA4C87"/>
    <w:rsid w:val="00BA4E07"/>
    <w:rsid w:val="00BA586E"/>
    <w:rsid w:val="00BA6745"/>
    <w:rsid w:val="00BA70AE"/>
    <w:rsid w:val="00BA77DB"/>
    <w:rsid w:val="00BB14E4"/>
    <w:rsid w:val="00BB1B7E"/>
    <w:rsid w:val="00BB1E26"/>
    <w:rsid w:val="00BB1F99"/>
    <w:rsid w:val="00BB23AE"/>
    <w:rsid w:val="00BB3A12"/>
    <w:rsid w:val="00BB445D"/>
    <w:rsid w:val="00BB453D"/>
    <w:rsid w:val="00BB4569"/>
    <w:rsid w:val="00BB4F20"/>
    <w:rsid w:val="00BB68FB"/>
    <w:rsid w:val="00BB70D0"/>
    <w:rsid w:val="00BB7B6F"/>
    <w:rsid w:val="00BC0421"/>
    <w:rsid w:val="00BC0770"/>
    <w:rsid w:val="00BC1019"/>
    <w:rsid w:val="00BC14D8"/>
    <w:rsid w:val="00BC2067"/>
    <w:rsid w:val="00BC386A"/>
    <w:rsid w:val="00BC4514"/>
    <w:rsid w:val="00BC4C1B"/>
    <w:rsid w:val="00BC4D95"/>
    <w:rsid w:val="00BC4F19"/>
    <w:rsid w:val="00BC5622"/>
    <w:rsid w:val="00BC5C42"/>
    <w:rsid w:val="00BC5F13"/>
    <w:rsid w:val="00BC61EA"/>
    <w:rsid w:val="00BC6383"/>
    <w:rsid w:val="00BC7150"/>
    <w:rsid w:val="00BD0680"/>
    <w:rsid w:val="00BD139F"/>
    <w:rsid w:val="00BD153E"/>
    <w:rsid w:val="00BD1E9B"/>
    <w:rsid w:val="00BD2183"/>
    <w:rsid w:val="00BD222C"/>
    <w:rsid w:val="00BD41A1"/>
    <w:rsid w:val="00BD43AE"/>
    <w:rsid w:val="00BD5252"/>
    <w:rsid w:val="00BD55D6"/>
    <w:rsid w:val="00BD5827"/>
    <w:rsid w:val="00BD5CFB"/>
    <w:rsid w:val="00BD7789"/>
    <w:rsid w:val="00BE00EB"/>
    <w:rsid w:val="00BE018D"/>
    <w:rsid w:val="00BE02D2"/>
    <w:rsid w:val="00BE059E"/>
    <w:rsid w:val="00BE05A7"/>
    <w:rsid w:val="00BE122A"/>
    <w:rsid w:val="00BE13C4"/>
    <w:rsid w:val="00BE2DA9"/>
    <w:rsid w:val="00BE40EF"/>
    <w:rsid w:val="00BE42AC"/>
    <w:rsid w:val="00BE4635"/>
    <w:rsid w:val="00BE4D2A"/>
    <w:rsid w:val="00BE4FBE"/>
    <w:rsid w:val="00BE550F"/>
    <w:rsid w:val="00BE5EC3"/>
    <w:rsid w:val="00BE7D97"/>
    <w:rsid w:val="00BF1CD2"/>
    <w:rsid w:val="00BF1EDB"/>
    <w:rsid w:val="00BF22D5"/>
    <w:rsid w:val="00BF2FD9"/>
    <w:rsid w:val="00BF2FEC"/>
    <w:rsid w:val="00BF30CB"/>
    <w:rsid w:val="00BF4CC9"/>
    <w:rsid w:val="00BF4D33"/>
    <w:rsid w:val="00BF4E57"/>
    <w:rsid w:val="00BF4F5F"/>
    <w:rsid w:val="00BF6F9D"/>
    <w:rsid w:val="00C000EA"/>
    <w:rsid w:val="00C00EC2"/>
    <w:rsid w:val="00C018C0"/>
    <w:rsid w:val="00C01ED1"/>
    <w:rsid w:val="00C020AB"/>
    <w:rsid w:val="00C0351E"/>
    <w:rsid w:val="00C03619"/>
    <w:rsid w:val="00C03979"/>
    <w:rsid w:val="00C04C50"/>
    <w:rsid w:val="00C04C73"/>
    <w:rsid w:val="00C05462"/>
    <w:rsid w:val="00C05C4F"/>
    <w:rsid w:val="00C05E8F"/>
    <w:rsid w:val="00C06479"/>
    <w:rsid w:val="00C06A00"/>
    <w:rsid w:val="00C072BF"/>
    <w:rsid w:val="00C07F68"/>
    <w:rsid w:val="00C10031"/>
    <w:rsid w:val="00C102E9"/>
    <w:rsid w:val="00C10375"/>
    <w:rsid w:val="00C10A35"/>
    <w:rsid w:val="00C11DA0"/>
    <w:rsid w:val="00C12AA8"/>
    <w:rsid w:val="00C140E6"/>
    <w:rsid w:val="00C14202"/>
    <w:rsid w:val="00C15B90"/>
    <w:rsid w:val="00C15BE4"/>
    <w:rsid w:val="00C1702E"/>
    <w:rsid w:val="00C1752D"/>
    <w:rsid w:val="00C17B5F"/>
    <w:rsid w:val="00C211FC"/>
    <w:rsid w:val="00C25178"/>
    <w:rsid w:val="00C2632B"/>
    <w:rsid w:val="00C2643A"/>
    <w:rsid w:val="00C26A6B"/>
    <w:rsid w:val="00C26BAD"/>
    <w:rsid w:val="00C2739E"/>
    <w:rsid w:val="00C27A13"/>
    <w:rsid w:val="00C27E3C"/>
    <w:rsid w:val="00C30816"/>
    <w:rsid w:val="00C30DD1"/>
    <w:rsid w:val="00C31288"/>
    <w:rsid w:val="00C313EF"/>
    <w:rsid w:val="00C31951"/>
    <w:rsid w:val="00C3243E"/>
    <w:rsid w:val="00C32EF4"/>
    <w:rsid w:val="00C344E0"/>
    <w:rsid w:val="00C35E84"/>
    <w:rsid w:val="00C35F11"/>
    <w:rsid w:val="00C36502"/>
    <w:rsid w:val="00C4052E"/>
    <w:rsid w:val="00C42C86"/>
    <w:rsid w:val="00C42FB2"/>
    <w:rsid w:val="00C43F87"/>
    <w:rsid w:val="00C44869"/>
    <w:rsid w:val="00C450AB"/>
    <w:rsid w:val="00C46005"/>
    <w:rsid w:val="00C46973"/>
    <w:rsid w:val="00C47F7E"/>
    <w:rsid w:val="00C50037"/>
    <w:rsid w:val="00C505B5"/>
    <w:rsid w:val="00C50B5F"/>
    <w:rsid w:val="00C5170A"/>
    <w:rsid w:val="00C52A2D"/>
    <w:rsid w:val="00C53D95"/>
    <w:rsid w:val="00C5442A"/>
    <w:rsid w:val="00C5596F"/>
    <w:rsid w:val="00C568DA"/>
    <w:rsid w:val="00C5742C"/>
    <w:rsid w:val="00C574EE"/>
    <w:rsid w:val="00C60262"/>
    <w:rsid w:val="00C6028B"/>
    <w:rsid w:val="00C62242"/>
    <w:rsid w:val="00C62C82"/>
    <w:rsid w:val="00C62F45"/>
    <w:rsid w:val="00C6318A"/>
    <w:rsid w:val="00C63B20"/>
    <w:rsid w:val="00C64D50"/>
    <w:rsid w:val="00C64F8D"/>
    <w:rsid w:val="00C65B69"/>
    <w:rsid w:val="00C664D6"/>
    <w:rsid w:val="00C67507"/>
    <w:rsid w:val="00C67F77"/>
    <w:rsid w:val="00C705D7"/>
    <w:rsid w:val="00C70CC8"/>
    <w:rsid w:val="00C71745"/>
    <w:rsid w:val="00C7240B"/>
    <w:rsid w:val="00C72D0C"/>
    <w:rsid w:val="00C73E52"/>
    <w:rsid w:val="00C75C57"/>
    <w:rsid w:val="00C75E3F"/>
    <w:rsid w:val="00C760A1"/>
    <w:rsid w:val="00C7636A"/>
    <w:rsid w:val="00C76E17"/>
    <w:rsid w:val="00C776D2"/>
    <w:rsid w:val="00C8022C"/>
    <w:rsid w:val="00C81146"/>
    <w:rsid w:val="00C83680"/>
    <w:rsid w:val="00C83C50"/>
    <w:rsid w:val="00C83DB8"/>
    <w:rsid w:val="00C8625B"/>
    <w:rsid w:val="00C865A7"/>
    <w:rsid w:val="00C8762A"/>
    <w:rsid w:val="00C877AA"/>
    <w:rsid w:val="00C90480"/>
    <w:rsid w:val="00C90538"/>
    <w:rsid w:val="00C907A2"/>
    <w:rsid w:val="00C90A60"/>
    <w:rsid w:val="00C90B46"/>
    <w:rsid w:val="00C9174E"/>
    <w:rsid w:val="00C91BF6"/>
    <w:rsid w:val="00C929A1"/>
    <w:rsid w:val="00C92DE1"/>
    <w:rsid w:val="00C9391F"/>
    <w:rsid w:val="00C94557"/>
    <w:rsid w:val="00C9497C"/>
    <w:rsid w:val="00C95D17"/>
    <w:rsid w:val="00C95D84"/>
    <w:rsid w:val="00C963E7"/>
    <w:rsid w:val="00C96572"/>
    <w:rsid w:val="00C97B9F"/>
    <w:rsid w:val="00C97D6E"/>
    <w:rsid w:val="00CA14E6"/>
    <w:rsid w:val="00CA20A9"/>
    <w:rsid w:val="00CA4D38"/>
    <w:rsid w:val="00CA5DBE"/>
    <w:rsid w:val="00CA6A47"/>
    <w:rsid w:val="00CA79E6"/>
    <w:rsid w:val="00CB1D96"/>
    <w:rsid w:val="00CB2265"/>
    <w:rsid w:val="00CB2726"/>
    <w:rsid w:val="00CB2859"/>
    <w:rsid w:val="00CB3044"/>
    <w:rsid w:val="00CB3357"/>
    <w:rsid w:val="00CB36C7"/>
    <w:rsid w:val="00CB391A"/>
    <w:rsid w:val="00CB4115"/>
    <w:rsid w:val="00CB49D3"/>
    <w:rsid w:val="00CB5F1C"/>
    <w:rsid w:val="00CB62D9"/>
    <w:rsid w:val="00CB6334"/>
    <w:rsid w:val="00CB69D4"/>
    <w:rsid w:val="00CB7137"/>
    <w:rsid w:val="00CC01C4"/>
    <w:rsid w:val="00CC045C"/>
    <w:rsid w:val="00CC0765"/>
    <w:rsid w:val="00CC1146"/>
    <w:rsid w:val="00CC22E5"/>
    <w:rsid w:val="00CC27C9"/>
    <w:rsid w:val="00CC284E"/>
    <w:rsid w:val="00CC3A9A"/>
    <w:rsid w:val="00CC471B"/>
    <w:rsid w:val="00CC5660"/>
    <w:rsid w:val="00CC6482"/>
    <w:rsid w:val="00CC660E"/>
    <w:rsid w:val="00CC6B4F"/>
    <w:rsid w:val="00CD1283"/>
    <w:rsid w:val="00CD2DFC"/>
    <w:rsid w:val="00CD34BC"/>
    <w:rsid w:val="00CD3F90"/>
    <w:rsid w:val="00CD487A"/>
    <w:rsid w:val="00CD4889"/>
    <w:rsid w:val="00CD59FB"/>
    <w:rsid w:val="00CD7CF7"/>
    <w:rsid w:val="00CD7E53"/>
    <w:rsid w:val="00CE07B7"/>
    <w:rsid w:val="00CE16F0"/>
    <w:rsid w:val="00CE1C4C"/>
    <w:rsid w:val="00CE3609"/>
    <w:rsid w:val="00CE3B13"/>
    <w:rsid w:val="00CE3D01"/>
    <w:rsid w:val="00CE3DF1"/>
    <w:rsid w:val="00CE3E08"/>
    <w:rsid w:val="00CE4A5C"/>
    <w:rsid w:val="00CE59BD"/>
    <w:rsid w:val="00CE6259"/>
    <w:rsid w:val="00CE69E0"/>
    <w:rsid w:val="00CE6B16"/>
    <w:rsid w:val="00CF0483"/>
    <w:rsid w:val="00CF1A82"/>
    <w:rsid w:val="00CF2050"/>
    <w:rsid w:val="00CF24E5"/>
    <w:rsid w:val="00CF4503"/>
    <w:rsid w:val="00CF5FA4"/>
    <w:rsid w:val="00CF6254"/>
    <w:rsid w:val="00CF7098"/>
    <w:rsid w:val="00CF727E"/>
    <w:rsid w:val="00CF7AF3"/>
    <w:rsid w:val="00CF7B50"/>
    <w:rsid w:val="00D00438"/>
    <w:rsid w:val="00D00701"/>
    <w:rsid w:val="00D015FA"/>
    <w:rsid w:val="00D01C9E"/>
    <w:rsid w:val="00D037BA"/>
    <w:rsid w:val="00D03C90"/>
    <w:rsid w:val="00D03DBE"/>
    <w:rsid w:val="00D03E8C"/>
    <w:rsid w:val="00D0611A"/>
    <w:rsid w:val="00D06628"/>
    <w:rsid w:val="00D06BDD"/>
    <w:rsid w:val="00D07480"/>
    <w:rsid w:val="00D107B2"/>
    <w:rsid w:val="00D1095A"/>
    <w:rsid w:val="00D10AF6"/>
    <w:rsid w:val="00D119E0"/>
    <w:rsid w:val="00D13064"/>
    <w:rsid w:val="00D1306A"/>
    <w:rsid w:val="00D14B03"/>
    <w:rsid w:val="00D14CC9"/>
    <w:rsid w:val="00D157DB"/>
    <w:rsid w:val="00D159BE"/>
    <w:rsid w:val="00D15C56"/>
    <w:rsid w:val="00D16179"/>
    <w:rsid w:val="00D1644D"/>
    <w:rsid w:val="00D1648C"/>
    <w:rsid w:val="00D16826"/>
    <w:rsid w:val="00D17F02"/>
    <w:rsid w:val="00D20237"/>
    <w:rsid w:val="00D20D56"/>
    <w:rsid w:val="00D20DCF"/>
    <w:rsid w:val="00D2228F"/>
    <w:rsid w:val="00D233F5"/>
    <w:rsid w:val="00D23507"/>
    <w:rsid w:val="00D245EC"/>
    <w:rsid w:val="00D25434"/>
    <w:rsid w:val="00D26262"/>
    <w:rsid w:val="00D26EBF"/>
    <w:rsid w:val="00D2769E"/>
    <w:rsid w:val="00D277D6"/>
    <w:rsid w:val="00D27924"/>
    <w:rsid w:val="00D31B26"/>
    <w:rsid w:val="00D323A4"/>
    <w:rsid w:val="00D32E1E"/>
    <w:rsid w:val="00D334BF"/>
    <w:rsid w:val="00D33AA8"/>
    <w:rsid w:val="00D361B4"/>
    <w:rsid w:val="00D363AD"/>
    <w:rsid w:val="00D3644E"/>
    <w:rsid w:val="00D36B3B"/>
    <w:rsid w:val="00D371FF"/>
    <w:rsid w:val="00D377E3"/>
    <w:rsid w:val="00D37B9D"/>
    <w:rsid w:val="00D37C62"/>
    <w:rsid w:val="00D40024"/>
    <w:rsid w:val="00D40876"/>
    <w:rsid w:val="00D411A6"/>
    <w:rsid w:val="00D413C2"/>
    <w:rsid w:val="00D414C1"/>
    <w:rsid w:val="00D41877"/>
    <w:rsid w:val="00D427F4"/>
    <w:rsid w:val="00D429EB"/>
    <w:rsid w:val="00D42DF9"/>
    <w:rsid w:val="00D432DE"/>
    <w:rsid w:val="00D435A7"/>
    <w:rsid w:val="00D435BA"/>
    <w:rsid w:val="00D43931"/>
    <w:rsid w:val="00D43A3D"/>
    <w:rsid w:val="00D44C82"/>
    <w:rsid w:val="00D44FD0"/>
    <w:rsid w:val="00D456E1"/>
    <w:rsid w:val="00D45CF8"/>
    <w:rsid w:val="00D463DC"/>
    <w:rsid w:val="00D46607"/>
    <w:rsid w:val="00D46D8A"/>
    <w:rsid w:val="00D470A9"/>
    <w:rsid w:val="00D47519"/>
    <w:rsid w:val="00D475C8"/>
    <w:rsid w:val="00D47777"/>
    <w:rsid w:val="00D47C09"/>
    <w:rsid w:val="00D507DE"/>
    <w:rsid w:val="00D51980"/>
    <w:rsid w:val="00D51C4C"/>
    <w:rsid w:val="00D52A63"/>
    <w:rsid w:val="00D53B44"/>
    <w:rsid w:val="00D54431"/>
    <w:rsid w:val="00D555F1"/>
    <w:rsid w:val="00D55F82"/>
    <w:rsid w:val="00D576F0"/>
    <w:rsid w:val="00D578E3"/>
    <w:rsid w:val="00D60D7E"/>
    <w:rsid w:val="00D61B96"/>
    <w:rsid w:val="00D61EA1"/>
    <w:rsid w:val="00D6326E"/>
    <w:rsid w:val="00D637AF"/>
    <w:rsid w:val="00D63EF4"/>
    <w:rsid w:val="00D6439B"/>
    <w:rsid w:val="00D64C4B"/>
    <w:rsid w:val="00D6500B"/>
    <w:rsid w:val="00D65E75"/>
    <w:rsid w:val="00D65E97"/>
    <w:rsid w:val="00D6619C"/>
    <w:rsid w:val="00D66E7F"/>
    <w:rsid w:val="00D70B1A"/>
    <w:rsid w:val="00D71AC1"/>
    <w:rsid w:val="00D73F66"/>
    <w:rsid w:val="00D74151"/>
    <w:rsid w:val="00D74D35"/>
    <w:rsid w:val="00D764A8"/>
    <w:rsid w:val="00D76CE5"/>
    <w:rsid w:val="00D77AFD"/>
    <w:rsid w:val="00D8044E"/>
    <w:rsid w:val="00D80556"/>
    <w:rsid w:val="00D81B80"/>
    <w:rsid w:val="00D81F6D"/>
    <w:rsid w:val="00D82AB9"/>
    <w:rsid w:val="00D83733"/>
    <w:rsid w:val="00D83F52"/>
    <w:rsid w:val="00D8426A"/>
    <w:rsid w:val="00D848C1"/>
    <w:rsid w:val="00D84D19"/>
    <w:rsid w:val="00D84EF3"/>
    <w:rsid w:val="00D852F2"/>
    <w:rsid w:val="00D857A0"/>
    <w:rsid w:val="00D859EE"/>
    <w:rsid w:val="00D85C81"/>
    <w:rsid w:val="00D874EE"/>
    <w:rsid w:val="00D902F2"/>
    <w:rsid w:val="00D91AD5"/>
    <w:rsid w:val="00D93541"/>
    <w:rsid w:val="00D93823"/>
    <w:rsid w:val="00D93ADF"/>
    <w:rsid w:val="00D94226"/>
    <w:rsid w:val="00D946C3"/>
    <w:rsid w:val="00D946D9"/>
    <w:rsid w:val="00D95101"/>
    <w:rsid w:val="00D954E1"/>
    <w:rsid w:val="00D95B56"/>
    <w:rsid w:val="00D96497"/>
    <w:rsid w:val="00D96DA7"/>
    <w:rsid w:val="00D97CAC"/>
    <w:rsid w:val="00DA01E5"/>
    <w:rsid w:val="00DA0AAA"/>
    <w:rsid w:val="00DA226D"/>
    <w:rsid w:val="00DA3452"/>
    <w:rsid w:val="00DA3916"/>
    <w:rsid w:val="00DA3BAF"/>
    <w:rsid w:val="00DA3FE1"/>
    <w:rsid w:val="00DA478C"/>
    <w:rsid w:val="00DA5EF6"/>
    <w:rsid w:val="00DA6BD0"/>
    <w:rsid w:val="00DA7156"/>
    <w:rsid w:val="00DA7602"/>
    <w:rsid w:val="00DB0848"/>
    <w:rsid w:val="00DB0FE4"/>
    <w:rsid w:val="00DB11EA"/>
    <w:rsid w:val="00DB287C"/>
    <w:rsid w:val="00DB3567"/>
    <w:rsid w:val="00DB35A4"/>
    <w:rsid w:val="00DB3889"/>
    <w:rsid w:val="00DB3FC1"/>
    <w:rsid w:val="00DB4158"/>
    <w:rsid w:val="00DB45BD"/>
    <w:rsid w:val="00DB5102"/>
    <w:rsid w:val="00DB5C3E"/>
    <w:rsid w:val="00DB5FB1"/>
    <w:rsid w:val="00DB61EF"/>
    <w:rsid w:val="00DB68F8"/>
    <w:rsid w:val="00DB6FFB"/>
    <w:rsid w:val="00DB7243"/>
    <w:rsid w:val="00DB7F6D"/>
    <w:rsid w:val="00DC03B6"/>
    <w:rsid w:val="00DC15C3"/>
    <w:rsid w:val="00DC28FF"/>
    <w:rsid w:val="00DC2CF5"/>
    <w:rsid w:val="00DC3574"/>
    <w:rsid w:val="00DC3CE4"/>
    <w:rsid w:val="00DC4366"/>
    <w:rsid w:val="00DC4482"/>
    <w:rsid w:val="00DC48A2"/>
    <w:rsid w:val="00DC4E1F"/>
    <w:rsid w:val="00DC50A0"/>
    <w:rsid w:val="00DC648D"/>
    <w:rsid w:val="00DC64B0"/>
    <w:rsid w:val="00DC6A5E"/>
    <w:rsid w:val="00DC6B56"/>
    <w:rsid w:val="00DC7A3B"/>
    <w:rsid w:val="00DC7E76"/>
    <w:rsid w:val="00DD0639"/>
    <w:rsid w:val="00DD1018"/>
    <w:rsid w:val="00DD142F"/>
    <w:rsid w:val="00DD220A"/>
    <w:rsid w:val="00DD22A2"/>
    <w:rsid w:val="00DD2E9B"/>
    <w:rsid w:val="00DD3335"/>
    <w:rsid w:val="00DD3609"/>
    <w:rsid w:val="00DD471E"/>
    <w:rsid w:val="00DD5241"/>
    <w:rsid w:val="00DE01B8"/>
    <w:rsid w:val="00DE14F5"/>
    <w:rsid w:val="00DE1B3F"/>
    <w:rsid w:val="00DE1D64"/>
    <w:rsid w:val="00DE2C10"/>
    <w:rsid w:val="00DE30BA"/>
    <w:rsid w:val="00DE3532"/>
    <w:rsid w:val="00DE36CF"/>
    <w:rsid w:val="00DE37AB"/>
    <w:rsid w:val="00DE4045"/>
    <w:rsid w:val="00DE571D"/>
    <w:rsid w:val="00DE60D7"/>
    <w:rsid w:val="00DE6AFA"/>
    <w:rsid w:val="00DF15C1"/>
    <w:rsid w:val="00DF18F7"/>
    <w:rsid w:val="00DF1D21"/>
    <w:rsid w:val="00DF2389"/>
    <w:rsid w:val="00DF3EA2"/>
    <w:rsid w:val="00DF6233"/>
    <w:rsid w:val="00DF718E"/>
    <w:rsid w:val="00DF7965"/>
    <w:rsid w:val="00DF7B5D"/>
    <w:rsid w:val="00E015EA"/>
    <w:rsid w:val="00E0189D"/>
    <w:rsid w:val="00E02467"/>
    <w:rsid w:val="00E040DB"/>
    <w:rsid w:val="00E04560"/>
    <w:rsid w:val="00E0535B"/>
    <w:rsid w:val="00E05B71"/>
    <w:rsid w:val="00E062D9"/>
    <w:rsid w:val="00E06E52"/>
    <w:rsid w:val="00E071C6"/>
    <w:rsid w:val="00E100DD"/>
    <w:rsid w:val="00E106F9"/>
    <w:rsid w:val="00E10AD7"/>
    <w:rsid w:val="00E11262"/>
    <w:rsid w:val="00E11F23"/>
    <w:rsid w:val="00E14BAF"/>
    <w:rsid w:val="00E15893"/>
    <w:rsid w:val="00E16C40"/>
    <w:rsid w:val="00E17205"/>
    <w:rsid w:val="00E20084"/>
    <w:rsid w:val="00E21B26"/>
    <w:rsid w:val="00E223AB"/>
    <w:rsid w:val="00E22583"/>
    <w:rsid w:val="00E23944"/>
    <w:rsid w:val="00E24B9E"/>
    <w:rsid w:val="00E25A07"/>
    <w:rsid w:val="00E262E2"/>
    <w:rsid w:val="00E26A9B"/>
    <w:rsid w:val="00E27110"/>
    <w:rsid w:val="00E27348"/>
    <w:rsid w:val="00E301E6"/>
    <w:rsid w:val="00E3048D"/>
    <w:rsid w:val="00E304E1"/>
    <w:rsid w:val="00E30620"/>
    <w:rsid w:val="00E308DE"/>
    <w:rsid w:val="00E30CD0"/>
    <w:rsid w:val="00E34991"/>
    <w:rsid w:val="00E379F2"/>
    <w:rsid w:val="00E407DA"/>
    <w:rsid w:val="00E412EB"/>
    <w:rsid w:val="00E41860"/>
    <w:rsid w:val="00E41A63"/>
    <w:rsid w:val="00E42FA2"/>
    <w:rsid w:val="00E43576"/>
    <w:rsid w:val="00E4360C"/>
    <w:rsid w:val="00E45327"/>
    <w:rsid w:val="00E4616C"/>
    <w:rsid w:val="00E4645A"/>
    <w:rsid w:val="00E46701"/>
    <w:rsid w:val="00E47125"/>
    <w:rsid w:val="00E47627"/>
    <w:rsid w:val="00E50AFA"/>
    <w:rsid w:val="00E515ED"/>
    <w:rsid w:val="00E5199F"/>
    <w:rsid w:val="00E5268D"/>
    <w:rsid w:val="00E52925"/>
    <w:rsid w:val="00E52A0D"/>
    <w:rsid w:val="00E5401C"/>
    <w:rsid w:val="00E5435B"/>
    <w:rsid w:val="00E544F3"/>
    <w:rsid w:val="00E546F9"/>
    <w:rsid w:val="00E54F64"/>
    <w:rsid w:val="00E553C3"/>
    <w:rsid w:val="00E567FF"/>
    <w:rsid w:val="00E56B44"/>
    <w:rsid w:val="00E5764D"/>
    <w:rsid w:val="00E6001F"/>
    <w:rsid w:val="00E60EA0"/>
    <w:rsid w:val="00E624BA"/>
    <w:rsid w:val="00E62743"/>
    <w:rsid w:val="00E64ADC"/>
    <w:rsid w:val="00E64AFA"/>
    <w:rsid w:val="00E64CDE"/>
    <w:rsid w:val="00E65B97"/>
    <w:rsid w:val="00E706C6"/>
    <w:rsid w:val="00E71576"/>
    <w:rsid w:val="00E718DE"/>
    <w:rsid w:val="00E71D66"/>
    <w:rsid w:val="00E7393E"/>
    <w:rsid w:val="00E74253"/>
    <w:rsid w:val="00E74956"/>
    <w:rsid w:val="00E74A87"/>
    <w:rsid w:val="00E75714"/>
    <w:rsid w:val="00E75B24"/>
    <w:rsid w:val="00E77690"/>
    <w:rsid w:val="00E82F5C"/>
    <w:rsid w:val="00E833E2"/>
    <w:rsid w:val="00E84337"/>
    <w:rsid w:val="00E84376"/>
    <w:rsid w:val="00E84454"/>
    <w:rsid w:val="00E857DE"/>
    <w:rsid w:val="00E85AF2"/>
    <w:rsid w:val="00E86CA6"/>
    <w:rsid w:val="00E87720"/>
    <w:rsid w:val="00E907BA"/>
    <w:rsid w:val="00E91B78"/>
    <w:rsid w:val="00E91CB4"/>
    <w:rsid w:val="00E91D65"/>
    <w:rsid w:val="00E91F79"/>
    <w:rsid w:val="00E9226A"/>
    <w:rsid w:val="00E92E51"/>
    <w:rsid w:val="00E930DA"/>
    <w:rsid w:val="00E9483A"/>
    <w:rsid w:val="00E9606D"/>
    <w:rsid w:val="00E961C8"/>
    <w:rsid w:val="00E9732A"/>
    <w:rsid w:val="00E97782"/>
    <w:rsid w:val="00E97968"/>
    <w:rsid w:val="00EA046E"/>
    <w:rsid w:val="00EA115D"/>
    <w:rsid w:val="00EA233B"/>
    <w:rsid w:val="00EA28F9"/>
    <w:rsid w:val="00EA2AF9"/>
    <w:rsid w:val="00EA484B"/>
    <w:rsid w:val="00EA4ACD"/>
    <w:rsid w:val="00EA5745"/>
    <w:rsid w:val="00EA587A"/>
    <w:rsid w:val="00EA638D"/>
    <w:rsid w:val="00EA7436"/>
    <w:rsid w:val="00EA7461"/>
    <w:rsid w:val="00EB0211"/>
    <w:rsid w:val="00EB08E8"/>
    <w:rsid w:val="00EB0BB1"/>
    <w:rsid w:val="00EB4FA8"/>
    <w:rsid w:val="00EB61DA"/>
    <w:rsid w:val="00EB6859"/>
    <w:rsid w:val="00EB6D16"/>
    <w:rsid w:val="00EB77B6"/>
    <w:rsid w:val="00EC0C3F"/>
    <w:rsid w:val="00EC0D8E"/>
    <w:rsid w:val="00EC0F5A"/>
    <w:rsid w:val="00EC1C8F"/>
    <w:rsid w:val="00EC4178"/>
    <w:rsid w:val="00EC436C"/>
    <w:rsid w:val="00EC4458"/>
    <w:rsid w:val="00EC4BFC"/>
    <w:rsid w:val="00EC5C94"/>
    <w:rsid w:val="00EC6119"/>
    <w:rsid w:val="00EC63CC"/>
    <w:rsid w:val="00EC7FAC"/>
    <w:rsid w:val="00ED0938"/>
    <w:rsid w:val="00ED0A6C"/>
    <w:rsid w:val="00ED13E0"/>
    <w:rsid w:val="00ED159E"/>
    <w:rsid w:val="00ED31FA"/>
    <w:rsid w:val="00ED36EE"/>
    <w:rsid w:val="00ED3A36"/>
    <w:rsid w:val="00ED3BFB"/>
    <w:rsid w:val="00ED4807"/>
    <w:rsid w:val="00ED527C"/>
    <w:rsid w:val="00ED547B"/>
    <w:rsid w:val="00ED650D"/>
    <w:rsid w:val="00ED7620"/>
    <w:rsid w:val="00ED7A06"/>
    <w:rsid w:val="00EE0542"/>
    <w:rsid w:val="00EE0E31"/>
    <w:rsid w:val="00EE1833"/>
    <w:rsid w:val="00EE2C2F"/>
    <w:rsid w:val="00EE3724"/>
    <w:rsid w:val="00EE4CDC"/>
    <w:rsid w:val="00EE57A8"/>
    <w:rsid w:val="00EE6860"/>
    <w:rsid w:val="00EE6C3A"/>
    <w:rsid w:val="00EE6C62"/>
    <w:rsid w:val="00EE75FA"/>
    <w:rsid w:val="00EF0634"/>
    <w:rsid w:val="00EF07E8"/>
    <w:rsid w:val="00EF2C9D"/>
    <w:rsid w:val="00EF43B2"/>
    <w:rsid w:val="00EF4962"/>
    <w:rsid w:val="00EF4C9A"/>
    <w:rsid w:val="00EF5841"/>
    <w:rsid w:val="00EF6D1C"/>
    <w:rsid w:val="00EF6E11"/>
    <w:rsid w:val="00EF75B8"/>
    <w:rsid w:val="00EF77CD"/>
    <w:rsid w:val="00EF7C3A"/>
    <w:rsid w:val="00F014F4"/>
    <w:rsid w:val="00F019DA"/>
    <w:rsid w:val="00F01DF1"/>
    <w:rsid w:val="00F0267E"/>
    <w:rsid w:val="00F033FE"/>
    <w:rsid w:val="00F0427A"/>
    <w:rsid w:val="00F048D2"/>
    <w:rsid w:val="00F04A80"/>
    <w:rsid w:val="00F0648D"/>
    <w:rsid w:val="00F078C6"/>
    <w:rsid w:val="00F102E0"/>
    <w:rsid w:val="00F1134E"/>
    <w:rsid w:val="00F11364"/>
    <w:rsid w:val="00F11B16"/>
    <w:rsid w:val="00F11E66"/>
    <w:rsid w:val="00F122AC"/>
    <w:rsid w:val="00F1282C"/>
    <w:rsid w:val="00F12ED7"/>
    <w:rsid w:val="00F13868"/>
    <w:rsid w:val="00F13B5B"/>
    <w:rsid w:val="00F142BA"/>
    <w:rsid w:val="00F171A4"/>
    <w:rsid w:val="00F17264"/>
    <w:rsid w:val="00F17778"/>
    <w:rsid w:val="00F20932"/>
    <w:rsid w:val="00F20E25"/>
    <w:rsid w:val="00F21269"/>
    <w:rsid w:val="00F21471"/>
    <w:rsid w:val="00F21859"/>
    <w:rsid w:val="00F221B4"/>
    <w:rsid w:val="00F22342"/>
    <w:rsid w:val="00F22B5C"/>
    <w:rsid w:val="00F22F88"/>
    <w:rsid w:val="00F237BE"/>
    <w:rsid w:val="00F24568"/>
    <w:rsid w:val="00F24BF4"/>
    <w:rsid w:val="00F24EB3"/>
    <w:rsid w:val="00F252C1"/>
    <w:rsid w:val="00F25858"/>
    <w:rsid w:val="00F25941"/>
    <w:rsid w:val="00F2656D"/>
    <w:rsid w:val="00F26F5D"/>
    <w:rsid w:val="00F27517"/>
    <w:rsid w:val="00F30028"/>
    <w:rsid w:val="00F30A1E"/>
    <w:rsid w:val="00F31B95"/>
    <w:rsid w:val="00F31C0A"/>
    <w:rsid w:val="00F3363E"/>
    <w:rsid w:val="00F34635"/>
    <w:rsid w:val="00F34E87"/>
    <w:rsid w:val="00F34EB2"/>
    <w:rsid w:val="00F3521E"/>
    <w:rsid w:val="00F35CD7"/>
    <w:rsid w:val="00F36A19"/>
    <w:rsid w:val="00F36D68"/>
    <w:rsid w:val="00F36E04"/>
    <w:rsid w:val="00F41320"/>
    <w:rsid w:val="00F418B1"/>
    <w:rsid w:val="00F41BC0"/>
    <w:rsid w:val="00F4200A"/>
    <w:rsid w:val="00F421FE"/>
    <w:rsid w:val="00F4287B"/>
    <w:rsid w:val="00F43A6C"/>
    <w:rsid w:val="00F43EDA"/>
    <w:rsid w:val="00F4483A"/>
    <w:rsid w:val="00F472D1"/>
    <w:rsid w:val="00F476F6"/>
    <w:rsid w:val="00F505A2"/>
    <w:rsid w:val="00F505F8"/>
    <w:rsid w:val="00F50FBD"/>
    <w:rsid w:val="00F51A94"/>
    <w:rsid w:val="00F5203E"/>
    <w:rsid w:val="00F5212C"/>
    <w:rsid w:val="00F5500F"/>
    <w:rsid w:val="00F5633C"/>
    <w:rsid w:val="00F566B6"/>
    <w:rsid w:val="00F56D63"/>
    <w:rsid w:val="00F572C5"/>
    <w:rsid w:val="00F5753F"/>
    <w:rsid w:val="00F60AF5"/>
    <w:rsid w:val="00F61450"/>
    <w:rsid w:val="00F63C42"/>
    <w:rsid w:val="00F63C93"/>
    <w:rsid w:val="00F63D8B"/>
    <w:rsid w:val="00F64D94"/>
    <w:rsid w:val="00F65469"/>
    <w:rsid w:val="00F6695A"/>
    <w:rsid w:val="00F677DE"/>
    <w:rsid w:val="00F70771"/>
    <w:rsid w:val="00F70C0D"/>
    <w:rsid w:val="00F72086"/>
    <w:rsid w:val="00F72471"/>
    <w:rsid w:val="00F72C8F"/>
    <w:rsid w:val="00F73CDC"/>
    <w:rsid w:val="00F74850"/>
    <w:rsid w:val="00F75324"/>
    <w:rsid w:val="00F75C90"/>
    <w:rsid w:val="00F773B1"/>
    <w:rsid w:val="00F811CF"/>
    <w:rsid w:val="00F817C9"/>
    <w:rsid w:val="00F81AB7"/>
    <w:rsid w:val="00F81AD5"/>
    <w:rsid w:val="00F823FE"/>
    <w:rsid w:val="00F827A6"/>
    <w:rsid w:val="00F83A69"/>
    <w:rsid w:val="00F83B61"/>
    <w:rsid w:val="00F83DFC"/>
    <w:rsid w:val="00F83F59"/>
    <w:rsid w:val="00F841B3"/>
    <w:rsid w:val="00F842C0"/>
    <w:rsid w:val="00F84C7F"/>
    <w:rsid w:val="00F851F0"/>
    <w:rsid w:val="00F851F8"/>
    <w:rsid w:val="00F860B8"/>
    <w:rsid w:val="00F86C4A"/>
    <w:rsid w:val="00F87EC6"/>
    <w:rsid w:val="00F90262"/>
    <w:rsid w:val="00F90E5A"/>
    <w:rsid w:val="00F90F84"/>
    <w:rsid w:val="00F9149A"/>
    <w:rsid w:val="00F934BC"/>
    <w:rsid w:val="00F93910"/>
    <w:rsid w:val="00F94463"/>
    <w:rsid w:val="00F95A1C"/>
    <w:rsid w:val="00F95C9C"/>
    <w:rsid w:val="00F967E9"/>
    <w:rsid w:val="00F9681C"/>
    <w:rsid w:val="00F97C9B"/>
    <w:rsid w:val="00FA0EDB"/>
    <w:rsid w:val="00FA191E"/>
    <w:rsid w:val="00FA1995"/>
    <w:rsid w:val="00FA2227"/>
    <w:rsid w:val="00FA2D19"/>
    <w:rsid w:val="00FA4316"/>
    <w:rsid w:val="00FA4F1D"/>
    <w:rsid w:val="00FA5C92"/>
    <w:rsid w:val="00FA5F98"/>
    <w:rsid w:val="00FA5FAE"/>
    <w:rsid w:val="00FA60FA"/>
    <w:rsid w:val="00FA6248"/>
    <w:rsid w:val="00FA63C7"/>
    <w:rsid w:val="00FA65B8"/>
    <w:rsid w:val="00FA6974"/>
    <w:rsid w:val="00FA72C4"/>
    <w:rsid w:val="00FA76A3"/>
    <w:rsid w:val="00FB0003"/>
    <w:rsid w:val="00FB0EC5"/>
    <w:rsid w:val="00FB1860"/>
    <w:rsid w:val="00FB1A94"/>
    <w:rsid w:val="00FB37FF"/>
    <w:rsid w:val="00FB3E84"/>
    <w:rsid w:val="00FB3ED9"/>
    <w:rsid w:val="00FB4045"/>
    <w:rsid w:val="00FB5A5F"/>
    <w:rsid w:val="00FB6385"/>
    <w:rsid w:val="00FB6E7B"/>
    <w:rsid w:val="00FB7E6A"/>
    <w:rsid w:val="00FB7FFD"/>
    <w:rsid w:val="00FC1EBD"/>
    <w:rsid w:val="00FC3165"/>
    <w:rsid w:val="00FC3626"/>
    <w:rsid w:val="00FC3C76"/>
    <w:rsid w:val="00FC3CFD"/>
    <w:rsid w:val="00FC4F69"/>
    <w:rsid w:val="00FC4F93"/>
    <w:rsid w:val="00FC5C99"/>
    <w:rsid w:val="00FC654B"/>
    <w:rsid w:val="00FC6572"/>
    <w:rsid w:val="00FC771D"/>
    <w:rsid w:val="00FC785F"/>
    <w:rsid w:val="00FD05FE"/>
    <w:rsid w:val="00FD1070"/>
    <w:rsid w:val="00FD1596"/>
    <w:rsid w:val="00FD1B63"/>
    <w:rsid w:val="00FD1C85"/>
    <w:rsid w:val="00FD3012"/>
    <w:rsid w:val="00FD3C5A"/>
    <w:rsid w:val="00FD4602"/>
    <w:rsid w:val="00FD4FCB"/>
    <w:rsid w:val="00FD512E"/>
    <w:rsid w:val="00FD5A80"/>
    <w:rsid w:val="00FD5BBA"/>
    <w:rsid w:val="00FD6BD4"/>
    <w:rsid w:val="00FD6CC3"/>
    <w:rsid w:val="00FD72AB"/>
    <w:rsid w:val="00FE0500"/>
    <w:rsid w:val="00FE0765"/>
    <w:rsid w:val="00FE0938"/>
    <w:rsid w:val="00FE17B9"/>
    <w:rsid w:val="00FE19E1"/>
    <w:rsid w:val="00FE2B56"/>
    <w:rsid w:val="00FE2CA7"/>
    <w:rsid w:val="00FE436A"/>
    <w:rsid w:val="00FE6109"/>
    <w:rsid w:val="00FE62FD"/>
    <w:rsid w:val="00FE6641"/>
    <w:rsid w:val="00FE6CDE"/>
    <w:rsid w:val="00FE70EE"/>
    <w:rsid w:val="00FE710B"/>
    <w:rsid w:val="00FE7850"/>
    <w:rsid w:val="00FF17FD"/>
    <w:rsid w:val="00FF202A"/>
    <w:rsid w:val="00FF3665"/>
    <w:rsid w:val="00FF4079"/>
    <w:rsid w:val="00FF43A2"/>
    <w:rsid w:val="00FF50C2"/>
    <w:rsid w:val="00FF6049"/>
    <w:rsid w:val="00FF689D"/>
    <w:rsid w:val="00FF69F0"/>
    <w:rsid w:val="00FF6E82"/>
    <w:rsid w:val="00FF7F7E"/>
    <w:rsid w:val="0271F34B"/>
    <w:rsid w:val="039659AB"/>
    <w:rsid w:val="0671F618"/>
    <w:rsid w:val="06CD59D5"/>
    <w:rsid w:val="07203A3C"/>
    <w:rsid w:val="0F23413F"/>
    <w:rsid w:val="0F99A07C"/>
    <w:rsid w:val="11DAAC8C"/>
    <w:rsid w:val="1287E3FE"/>
    <w:rsid w:val="12F6381D"/>
    <w:rsid w:val="15E13B64"/>
    <w:rsid w:val="17FB875B"/>
    <w:rsid w:val="18CE6885"/>
    <w:rsid w:val="1AB1CD40"/>
    <w:rsid w:val="1D42DE1A"/>
    <w:rsid w:val="1E2C7F75"/>
    <w:rsid w:val="1FD7926F"/>
    <w:rsid w:val="200A14B9"/>
    <w:rsid w:val="22AF62DF"/>
    <w:rsid w:val="22FED859"/>
    <w:rsid w:val="232EF9D3"/>
    <w:rsid w:val="2349A214"/>
    <w:rsid w:val="257A5609"/>
    <w:rsid w:val="25E2A43A"/>
    <w:rsid w:val="28BA67A0"/>
    <w:rsid w:val="2971271F"/>
    <w:rsid w:val="2D355212"/>
    <w:rsid w:val="2E9D9B48"/>
    <w:rsid w:val="2EA3C983"/>
    <w:rsid w:val="2F128EB9"/>
    <w:rsid w:val="2F29A924"/>
    <w:rsid w:val="2F6E608D"/>
    <w:rsid w:val="304EA2B4"/>
    <w:rsid w:val="305C1216"/>
    <w:rsid w:val="30C57985"/>
    <w:rsid w:val="30E3E00F"/>
    <w:rsid w:val="3125412B"/>
    <w:rsid w:val="326149E6"/>
    <w:rsid w:val="33BF834B"/>
    <w:rsid w:val="33F51EB4"/>
    <w:rsid w:val="3436B613"/>
    <w:rsid w:val="346B17BC"/>
    <w:rsid w:val="34D1D4B9"/>
    <w:rsid w:val="36427956"/>
    <w:rsid w:val="3DC60C0D"/>
    <w:rsid w:val="407D922C"/>
    <w:rsid w:val="41F58B07"/>
    <w:rsid w:val="444832FE"/>
    <w:rsid w:val="448E6CD1"/>
    <w:rsid w:val="46B725D5"/>
    <w:rsid w:val="480C61C8"/>
    <w:rsid w:val="49C68DD8"/>
    <w:rsid w:val="4CB78F7E"/>
    <w:rsid w:val="4DBFB9FB"/>
    <w:rsid w:val="4DD403B5"/>
    <w:rsid w:val="4E347606"/>
    <w:rsid w:val="4EB20EBF"/>
    <w:rsid w:val="4FCA57CC"/>
    <w:rsid w:val="5168445C"/>
    <w:rsid w:val="516F4CA9"/>
    <w:rsid w:val="522BF98E"/>
    <w:rsid w:val="550BE9F7"/>
    <w:rsid w:val="58438AB9"/>
    <w:rsid w:val="59EB31BF"/>
    <w:rsid w:val="5A56487C"/>
    <w:rsid w:val="5B03A007"/>
    <w:rsid w:val="5B7B2B7B"/>
    <w:rsid w:val="5C3489FB"/>
    <w:rsid w:val="5E99A3E0"/>
    <w:rsid w:val="5F349A12"/>
    <w:rsid w:val="5F76E9C9"/>
    <w:rsid w:val="641B5374"/>
    <w:rsid w:val="658E874F"/>
    <w:rsid w:val="6982DF7B"/>
    <w:rsid w:val="6B4F1B1D"/>
    <w:rsid w:val="6C5324D2"/>
    <w:rsid w:val="6D1892E6"/>
    <w:rsid w:val="6D7B13BC"/>
    <w:rsid w:val="725F0D5F"/>
    <w:rsid w:val="731D054B"/>
    <w:rsid w:val="733119C2"/>
    <w:rsid w:val="746F29EA"/>
    <w:rsid w:val="7B27E419"/>
    <w:rsid w:val="7EA6F50C"/>
    <w:rsid w:val="7F0BE0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0E7F684E-4164-40DB-A512-146319480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2092"/>
    <w:pPr>
      <w:spacing w:line="260" w:lineRule="atLeast"/>
      <w:jc w:val="both"/>
    </w:pPr>
    <w:rPr>
      <w:rFonts w:ascii="Arial" w:hAnsi="Arial"/>
      <w:szCs w:val="22"/>
      <w:lang w:eastAsia="en-US"/>
    </w:rPr>
  </w:style>
  <w:style w:type="paragraph" w:styleId="Naslov10">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0">
    <w:name w:val="heading 2"/>
    <w:basedOn w:val="Naslov10"/>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0">
    <w:name w:val="heading 3"/>
    <w:aliases w:val="H3,H31,H32,H33"/>
    <w:basedOn w:val="Naslov20"/>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0"/>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0"/>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0"/>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0"/>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400A3C"/>
    <w:pPr>
      <w:ind w:left="720"/>
      <w:contextualSpacing/>
    </w:pPr>
  </w:style>
  <w:style w:type="paragraph" w:styleId="NaslovTOC">
    <w:name w:val="TOC Heading"/>
    <w:basedOn w:val="Naslov10"/>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0"/>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0"/>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0"/>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paragraph" w:customStyle="1" w:styleId="EGGlava">
    <w:name w:val="EG Glava"/>
    <w:basedOn w:val="Navaden"/>
    <w:link w:val="EGGlavaZnak"/>
    <w:qFormat/>
    <w:rsid w:val="00DB0FE4"/>
    <w:pPr>
      <w:framePr w:hSpace="141" w:wrap="around" w:vAnchor="text" w:hAnchor="margin" w:xAlign="center" w:y="1"/>
      <w:spacing w:line="240" w:lineRule="auto"/>
      <w:suppressOverlap/>
    </w:pPr>
    <w:rPr>
      <w:rFonts w:asciiTheme="minorHAnsi" w:eastAsia="Arial Unicode MS" w:hAnsiTheme="minorHAnsi" w:cs="Arial"/>
      <w:bCs/>
      <w:iCs/>
      <w:noProof/>
      <w:color w:val="808080"/>
      <w:sz w:val="16"/>
      <w:szCs w:val="16"/>
      <w:lang w:eastAsia="sl-SI"/>
    </w:rPr>
  </w:style>
  <w:style w:type="character" w:customStyle="1" w:styleId="EGGlavaZnak">
    <w:name w:val="EG Glava Znak"/>
    <w:basedOn w:val="Privzetapisavaodstavka"/>
    <w:link w:val="EGGlava"/>
    <w:rsid w:val="00DB0FE4"/>
    <w:rPr>
      <w:rFonts w:asciiTheme="minorHAnsi" w:eastAsia="Arial Unicode MS" w:hAnsiTheme="minorHAnsi" w:cs="Arial"/>
      <w:bCs/>
      <w:iCs/>
      <w:noProof/>
      <w:color w:val="808080"/>
      <w:sz w:val="16"/>
      <w:szCs w:val="16"/>
    </w:rPr>
  </w:style>
  <w:style w:type="paragraph" w:customStyle="1" w:styleId="Default">
    <w:name w:val="Default"/>
    <w:rsid w:val="00747174"/>
    <w:pPr>
      <w:autoSpaceDE w:val="0"/>
      <w:autoSpaceDN w:val="0"/>
      <w:adjustRightInd w:val="0"/>
    </w:pPr>
    <w:rPr>
      <w:rFonts w:ascii="Arial" w:eastAsia="Times New Roman" w:hAnsi="Arial" w:cs="Arial"/>
      <w:color w:val="000000"/>
      <w:sz w:val="24"/>
      <w:szCs w:val="24"/>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244A5A"/>
    <w:rPr>
      <w:rFonts w:ascii="Arial" w:hAnsi="Arial"/>
      <w:szCs w:val="22"/>
      <w:lang w:eastAsia="en-US"/>
    </w:rPr>
  </w:style>
  <w:style w:type="character" w:customStyle="1" w:styleId="BrezrazmikovZnak">
    <w:name w:val="Brez razmikov Znak"/>
    <w:basedOn w:val="Privzetapisavaodstavka"/>
    <w:link w:val="Brezrazmikov"/>
    <w:uiPriority w:val="99"/>
    <w:rsid w:val="00244A5A"/>
    <w:rPr>
      <w:rFonts w:ascii="Arial" w:hAnsi="Arial"/>
      <w:szCs w:val="22"/>
      <w:lang w:eastAsia="en-US"/>
    </w:rPr>
  </w:style>
  <w:style w:type="paragraph" w:styleId="Telobesedila2">
    <w:name w:val="Body Text 2"/>
    <w:basedOn w:val="Navaden"/>
    <w:link w:val="Telobesedila2Znak"/>
    <w:rsid w:val="00DC648D"/>
    <w:pPr>
      <w:spacing w:line="240" w:lineRule="auto"/>
    </w:pPr>
    <w:rPr>
      <w:rFonts w:eastAsia="Times New Roman"/>
      <w:b/>
      <w:szCs w:val="20"/>
      <w:lang w:val="x-none" w:eastAsia="sl-SI"/>
    </w:rPr>
  </w:style>
  <w:style w:type="character" w:customStyle="1" w:styleId="Telobesedila2Znak">
    <w:name w:val="Telo besedila 2 Znak"/>
    <w:basedOn w:val="Privzetapisavaodstavka"/>
    <w:link w:val="Telobesedila2"/>
    <w:rsid w:val="00DC648D"/>
    <w:rPr>
      <w:rFonts w:ascii="Arial" w:eastAsia="Times New Roman" w:hAnsi="Arial"/>
      <w:b/>
      <w:lang w:val="x-none"/>
    </w:rPr>
  </w:style>
  <w:style w:type="paragraph" w:styleId="Telobesedila">
    <w:name w:val="Body Text"/>
    <w:basedOn w:val="Navaden"/>
    <w:link w:val="TelobesedilaZnak"/>
    <w:rsid w:val="00DC648D"/>
    <w:pPr>
      <w:spacing w:line="240" w:lineRule="auto"/>
    </w:pPr>
    <w:rPr>
      <w:rFonts w:eastAsia="Times New Roman"/>
      <w:szCs w:val="20"/>
      <w:lang w:val="x-none" w:eastAsia="sl-SI"/>
    </w:rPr>
  </w:style>
  <w:style w:type="character" w:customStyle="1" w:styleId="TelobesedilaZnak">
    <w:name w:val="Telo besedila Znak"/>
    <w:basedOn w:val="Privzetapisavaodstavka"/>
    <w:link w:val="Telobesedila"/>
    <w:rsid w:val="00DC648D"/>
    <w:rPr>
      <w:rFonts w:ascii="Arial" w:eastAsia="Times New Roman" w:hAnsi="Arial"/>
      <w:lang w:val="x-none"/>
    </w:rPr>
  </w:style>
  <w:style w:type="paragraph" w:styleId="Telobesedila-zamik2">
    <w:name w:val="Body Text Indent 2"/>
    <w:basedOn w:val="Navaden"/>
    <w:link w:val="Telobesedila-zamik2Znak"/>
    <w:rsid w:val="00DC648D"/>
    <w:pPr>
      <w:spacing w:after="120" w:line="480" w:lineRule="auto"/>
      <w:ind w:left="283"/>
      <w:jc w:val="left"/>
    </w:pPr>
    <w:rPr>
      <w:rFonts w:eastAsia="Times New Roman"/>
      <w:sz w:val="24"/>
      <w:szCs w:val="24"/>
      <w:lang w:val="x-none" w:eastAsia="sl-SI"/>
    </w:rPr>
  </w:style>
  <w:style w:type="character" w:customStyle="1" w:styleId="Telobesedila-zamik2Znak">
    <w:name w:val="Telo besedila - zamik 2 Znak"/>
    <w:basedOn w:val="Privzetapisavaodstavka"/>
    <w:link w:val="Telobesedila-zamik2"/>
    <w:rsid w:val="00DC648D"/>
    <w:rPr>
      <w:rFonts w:ascii="Arial" w:eastAsia="Times New Roman" w:hAnsi="Arial"/>
      <w:sz w:val="24"/>
      <w:szCs w:val="24"/>
      <w:lang w:val="x-none"/>
    </w:rPr>
  </w:style>
  <w:style w:type="paragraph" w:styleId="Telobesedila-zamik">
    <w:name w:val="Body Text Indent"/>
    <w:basedOn w:val="Navaden"/>
    <w:link w:val="Telobesedila-zamikZnak"/>
    <w:rsid w:val="00DC648D"/>
    <w:pPr>
      <w:spacing w:line="240" w:lineRule="auto"/>
      <w:ind w:left="360" w:hanging="360"/>
      <w:jc w:val="left"/>
    </w:pPr>
    <w:rPr>
      <w:rFonts w:ascii="Times New Roman" w:eastAsia="Times New Roman" w:hAnsi="Times New Roman"/>
      <w:sz w:val="24"/>
      <w:szCs w:val="24"/>
      <w:lang w:val="x-none" w:eastAsia="sl-SI"/>
    </w:rPr>
  </w:style>
  <w:style w:type="character" w:customStyle="1" w:styleId="Telobesedila-zamikZnak">
    <w:name w:val="Telo besedila - zamik Znak"/>
    <w:basedOn w:val="Privzetapisavaodstavka"/>
    <w:link w:val="Telobesedila-zamik"/>
    <w:rsid w:val="00DC648D"/>
    <w:rPr>
      <w:rFonts w:ascii="Times New Roman" w:eastAsia="Times New Roman" w:hAnsi="Times New Roman"/>
      <w:sz w:val="24"/>
      <w:szCs w:val="24"/>
      <w:lang w:val="x-none"/>
    </w:rPr>
  </w:style>
  <w:style w:type="paragraph" w:customStyle="1" w:styleId="Telobesedila-zamik21">
    <w:name w:val="Telo besedila - zamik 21"/>
    <w:basedOn w:val="Navaden"/>
    <w:rsid w:val="00DC648D"/>
    <w:pPr>
      <w:spacing w:line="240" w:lineRule="auto"/>
      <w:ind w:left="720"/>
    </w:pPr>
    <w:rPr>
      <w:rFonts w:eastAsia="Times New Roman"/>
      <w:sz w:val="24"/>
      <w:szCs w:val="20"/>
      <w:lang w:eastAsia="sl-SI"/>
    </w:rPr>
  </w:style>
  <w:style w:type="paragraph" w:customStyle="1" w:styleId="paragraph">
    <w:name w:val="paragraph"/>
    <w:basedOn w:val="Navaden"/>
    <w:rsid w:val="00DC648D"/>
    <w:pPr>
      <w:spacing w:line="240" w:lineRule="auto"/>
      <w:jc w:val="left"/>
    </w:pPr>
    <w:rPr>
      <w:rFonts w:ascii="Times New Roman" w:eastAsia="Times New Roman" w:hAnsi="Times New Roman"/>
      <w:sz w:val="24"/>
      <w:szCs w:val="24"/>
      <w:lang w:eastAsia="sl-SI"/>
    </w:rPr>
  </w:style>
  <w:style w:type="character" w:customStyle="1" w:styleId="normaltextrun1">
    <w:name w:val="normaltextrun1"/>
    <w:basedOn w:val="Privzetapisavaodstavka"/>
    <w:rsid w:val="00DC648D"/>
  </w:style>
  <w:style w:type="character" w:customStyle="1" w:styleId="eop">
    <w:name w:val="eop"/>
    <w:basedOn w:val="Privzetapisavaodstavka"/>
    <w:rsid w:val="00DC648D"/>
  </w:style>
  <w:style w:type="paragraph" w:customStyle="1" w:styleId="p">
    <w:name w:val="p"/>
    <w:basedOn w:val="Navaden"/>
    <w:uiPriority w:val="99"/>
    <w:rsid w:val="00F31C0A"/>
    <w:pPr>
      <w:spacing w:before="40" w:after="10" w:line="240" w:lineRule="auto"/>
      <w:ind w:left="10" w:right="10" w:firstLine="240"/>
    </w:pPr>
    <w:rPr>
      <w:rFonts w:eastAsia="Times New Roman" w:cs="Arial"/>
      <w:color w:val="222222"/>
      <w:sz w:val="22"/>
      <w:lang w:val="en-US"/>
    </w:rPr>
  </w:style>
  <w:style w:type="paragraph" w:styleId="HTML-oblikovano">
    <w:name w:val="HTML Preformatted"/>
    <w:basedOn w:val="Navaden"/>
    <w:link w:val="HTML-oblikovanoZnak"/>
    <w:semiHidden/>
    <w:unhideWhenUsed/>
    <w:rsid w:val="005B6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5B626A"/>
    <w:rPr>
      <w:rFonts w:ascii="Courier New" w:eastAsia="Times New Roman" w:hAnsi="Courier New" w:cs="Courier New"/>
      <w:color w:val="000000"/>
      <w:sz w:val="18"/>
      <w:szCs w:val="18"/>
    </w:rPr>
  </w:style>
  <w:style w:type="paragraph" w:customStyle="1" w:styleId="Naslov1">
    <w:name w:val="Naslov_1"/>
    <w:basedOn w:val="Navaden"/>
    <w:next w:val="Navaden"/>
    <w:semiHidden/>
    <w:rsid w:val="0078115C"/>
    <w:pPr>
      <w:keepNext/>
      <w:widowControl w:val="0"/>
      <w:numPr>
        <w:numId w:val="21"/>
      </w:numPr>
      <w:spacing w:before="360" w:after="240" w:line="240" w:lineRule="auto"/>
      <w:jc w:val="left"/>
    </w:pPr>
    <w:rPr>
      <w:rFonts w:eastAsia="Times New Roman"/>
      <w:b/>
      <w:sz w:val="32"/>
      <w:szCs w:val="20"/>
      <w:lang w:eastAsia="sl-SI"/>
    </w:rPr>
  </w:style>
  <w:style w:type="paragraph" w:customStyle="1" w:styleId="Naslov3">
    <w:name w:val="Naslov_3"/>
    <w:basedOn w:val="Navaden"/>
    <w:next w:val="Navaden"/>
    <w:semiHidden/>
    <w:rsid w:val="0078115C"/>
    <w:pPr>
      <w:keepNext/>
      <w:widowControl w:val="0"/>
      <w:numPr>
        <w:ilvl w:val="2"/>
        <w:numId w:val="21"/>
      </w:numPr>
      <w:spacing w:before="120" w:after="120" w:line="240" w:lineRule="auto"/>
      <w:jc w:val="left"/>
    </w:pPr>
    <w:rPr>
      <w:rFonts w:eastAsia="Times New Roman"/>
      <w:b/>
      <w:i/>
      <w:sz w:val="28"/>
      <w:szCs w:val="20"/>
      <w:lang w:eastAsia="sl-SI"/>
    </w:rPr>
  </w:style>
  <w:style w:type="paragraph" w:customStyle="1" w:styleId="Naslov2">
    <w:name w:val="Naslov_2"/>
    <w:basedOn w:val="Naslov20"/>
    <w:semiHidden/>
    <w:rsid w:val="0078115C"/>
    <w:pPr>
      <w:widowControl w:val="0"/>
      <w:numPr>
        <w:numId w:val="21"/>
      </w:numPr>
      <w:spacing w:after="60" w:line="288" w:lineRule="auto"/>
      <w:jc w:val="left"/>
    </w:pPr>
    <w:rPr>
      <w:rFonts w:asciiTheme="minorHAnsi" w:eastAsia="Calibri" w:hAnsiTheme="minorHAnsi" w:cstheme="minorHAnsi"/>
      <w:i/>
      <w:iCs/>
      <w:smallCaps w:val="0"/>
      <w:sz w:val="32"/>
      <w:szCs w:val="32"/>
      <w:lang w:val="x-none" w:eastAsia="x-none"/>
    </w:rPr>
  </w:style>
  <w:style w:type="character" w:styleId="Nerazreenaomemba">
    <w:name w:val="Unresolved Mention"/>
    <w:basedOn w:val="Privzetapisavaodstavka"/>
    <w:uiPriority w:val="99"/>
    <w:unhideWhenUsed/>
    <w:rsid w:val="009832B4"/>
    <w:rPr>
      <w:color w:val="605E5C"/>
      <w:shd w:val="clear" w:color="auto" w:fill="E1DFDD"/>
    </w:rPr>
  </w:style>
  <w:style w:type="character" w:customStyle="1" w:styleId="goohl3">
    <w:name w:val="goohl3"/>
    <w:basedOn w:val="Privzetapisavaodstavka"/>
    <w:rsid w:val="00E21B26"/>
  </w:style>
  <w:style w:type="character" w:customStyle="1" w:styleId="goohl1">
    <w:name w:val="goohl1"/>
    <w:basedOn w:val="Privzetapisavaodstavka"/>
    <w:rsid w:val="00E21B26"/>
  </w:style>
  <w:style w:type="paragraph" w:customStyle="1" w:styleId="EGNavaden">
    <w:name w:val="EG Navaden"/>
    <w:basedOn w:val="Navaden"/>
    <w:link w:val="EGNavadenZnak"/>
    <w:qFormat/>
    <w:rsid w:val="00C26BAD"/>
    <w:pPr>
      <w:spacing w:line="276" w:lineRule="auto"/>
    </w:pPr>
    <w:rPr>
      <w:rFonts w:asciiTheme="minorHAnsi" w:eastAsiaTheme="minorHAnsi" w:hAnsiTheme="minorHAnsi" w:cstheme="minorBidi"/>
      <w:sz w:val="24"/>
    </w:rPr>
  </w:style>
  <w:style w:type="character" w:customStyle="1" w:styleId="EGNavadenZnak">
    <w:name w:val="EG Navaden Znak"/>
    <w:basedOn w:val="Privzetapisavaodstavka"/>
    <w:link w:val="EGNavaden"/>
    <w:rsid w:val="00C26BAD"/>
    <w:rPr>
      <w:rFonts w:asciiTheme="minorHAnsi" w:eastAsiaTheme="minorHAnsi" w:hAnsiTheme="minorHAnsi" w:cstheme="minorBidi"/>
      <w:sz w:val="24"/>
      <w:szCs w:val="22"/>
      <w:lang w:eastAsia="en-US"/>
    </w:rPr>
  </w:style>
  <w:style w:type="character" w:customStyle="1" w:styleId="cf01">
    <w:name w:val="cf01"/>
    <w:basedOn w:val="Privzetapisavaodstavka"/>
    <w:rsid w:val="00C26BA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1708">
      <w:bodyDiv w:val="1"/>
      <w:marLeft w:val="0"/>
      <w:marRight w:val="0"/>
      <w:marTop w:val="0"/>
      <w:marBottom w:val="0"/>
      <w:divBdr>
        <w:top w:val="none" w:sz="0" w:space="0" w:color="auto"/>
        <w:left w:val="none" w:sz="0" w:space="0" w:color="auto"/>
        <w:bottom w:val="none" w:sz="0" w:space="0" w:color="auto"/>
        <w:right w:val="none" w:sz="0" w:space="0" w:color="auto"/>
      </w:divBdr>
    </w:div>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55905685">
      <w:bodyDiv w:val="1"/>
      <w:marLeft w:val="0"/>
      <w:marRight w:val="0"/>
      <w:marTop w:val="0"/>
      <w:marBottom w:val="0"/>
      <w:divBdr>
        <w:top w:val="none" w:sz="0" w:space="0" w:color="auto"/>
        <w:left w:val="none" w:sz="0" w:space="0" w:color="auto"/>
        <w:bottom w:val="none" w:sz="0" w:space="0" w:color="auto"/>
        <w:right w:val="none" w:sz="0" w:space="0" w:color="auto"/>
      </w:divBdr>
    </w:div>
    <w:div w:id="8017878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578734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46566940">
      <w:bodyDiv w:val="1"/>
      <w:marLeft w:val="0"/>
      <w:marRight w:val="0"/>
      <w:marTop w:val="0"/>
      <w:marBottom w:val="0"/>
      <w:divBdr>
        <w:top w:val="none" w:sz="0" w:space="0" w:color="auto"/>
        <w:left w:val="none" w:sz="0" w:space="0" w:color="auto"/>
        <w:bottom w:val="none" w:sz="0" w:space="0" w:color="auto"/>
        <w:right w:val="none" w:sz="0" w:space="0" w:color="auto"/>
      </w:divBdr>
    </w:div>
    <w:div w:id="12149220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04FCC-6464-4BD2-98D8-D585DD007463}">
  <ds:schemaRefs>
    <ds:schemaRef ds:uri="http://schemas.microsoft.com/sharepoint/v3/contenttype/forms"/>
  </ds:schemaRefs>
</ds:datastoreItem>
</file>

<file path=customXml/itemProps2.xml><?xml version="1.0" encoding="utf-8"?>
<ds:datastoreItem xmlns:ds="http://schemas.openxmlformats.org/officeDocument/2006/customXml" ds:itemID="{72943434-BFF6-457F-B7E5-4D7D1AB2829C}">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4.xml><?xml version="1.0" encoding="utf-8"?>
<ds:datastoreItem xmlns:ds="http://schemas.openxmlformats.org/officeDocument/2006/customXml" ds:itemID="{0FA77AED-40DA-4064-B37F-921146F51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28</TotalTime>
  <Pages>18</Pages>
  <Words>2180</Words>
  <Characters>12428</Characters>
  <Application>Microsoft Office Word</Application>
  <DocSecurity>0</DocSecurity>
  <Lines>103</Lines>
  <Paragraphs>29</Paragraphs>
  <ScaleCrop>false</ScaleCrop>
  <Company>MFRS</Company>
  <LinksUpToDate>false</LinksUpToDate>
  <CharactersWithSpaces>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Marjeta Rozman</cp:lastModifiedBy>
  <cp:revision>4</cp:revision>
  <cp:lastPrinted>2026-02-11T12:20:00Z</cp:lastPrinted>
  <dcterms:created xsi:type="dcterms:W3CDTF">2026-06-09T06:55:00Z</dcterms:created>
  <dcterms:modified xsi:type="dcterms:W3CDTF">2026-06-09T06:58:00Z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